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5608" w:rsidRDefault="006F5608" w:rsidP="006F5608">
      <w:pPr>
        <w:pStyle w:val="HTMLiankstoformatuotas"/>
        <w:rPr>
          <w:rFonts w:ascii="Times New Roman" w:hAnsi="Times New Roman" w:cs="Times New Roman"/>
          <w:sz w:val="24"/>
          <w:szCs w:val="24"/>
        </w:rPr>
      </w:pPr>
      <w:r>
        <w:rPr>
          <w:rFonts w:ascii="Times New Roman" w:hAnsi="Times New Roman" w:cs="Times New Roman"/>
          <w:sz w:val="24"/>
          <w:szCs w:val="24"/>
        </w:rPr>
        <w:t xml:space="preserve">Šiaulių miesto savivaldybės administracijos                  </w:t>
      </w:r>
      <w:r w:rsidR="0058322F">
        <w:rPr>
          <w:rFonts w:ascii="Times New Roman" w:hAnsi="Times New Roman" w:cs="Times New Roman"/>
          <w:sz w:val="24"/>
          <w:szCs w:val="24"/>
        </w:rPr>
        <w:t xml:space="preserve">                         2018-07</w:t>
      </w:r>
      <w:r>
        <w:rPr>
          <w:rFonts w:ascii="Times New Roman" w:hAnsi="Times New Roman" w:cs="Times New Roman"/>
          <w:sz w:val="24"/>
          <w:szCs w:val="24"/>
        </w:rPr>
        <w:t>-13 Nr. SD-</w:t>
      </w:r>
      <w:r w:rsidR="004B76EA">
        <w:rPr>
          <w:rFonts w:ascii="Times New Roman" w:hAnsi="Times New Roman" w:cs="Times New Roman"/>
          <w:sz w:val="24"/>
          <w:szCs w:val="24"/>
        </w:rPr>
        <w:t>279</w:t>
      </w:r>
      <w:bookmarkStart w:id="0" w:name="_GoBack"/>
      <w:bookmarkEnd w:id="0"/>
    </w:p>
    <w:p w:rsidR="006F5608" w:rsidRDefault="006F5608" w:rsidP="006F5608">
      <w:pPr>
        <w:pStyle w:val="HTMLiankstoformatuotas"/>
        <w:rPr>
          <w:rFonts w:ascii="Times New Roman" w:hAnsi="Times New Roman" w:cs="Times New Roman"/>
          <w:sz w:val="24"/>
          <w:szCs w:val="24"/>
        </w:rPr>
      </w:pPr>
      <w:r>
        <w:rPr>
          <w:rFonts w:ascii="Times New Roman" w:hAnsi="Times New Roman" w:cs="Times New Roman"/>
          <w:sz w:val="24"/>
          <w:szCs w:val="24"/>
        </w:rPr>
        <w:t>Strateginės plėtros ir ekonomikos departamento</w:t>
      </w:r>
    </w:p>
    <w:p w:rsidR="00E46D5B" w:rsidRPr="006F5608" w:rsidRDefault="006F5608" w:rsidP="006F5608">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470"/>
        </w:tabs>
        <w:rPr>
          <w:rFonts w:ascii="Times New Roman" w:hAnsi="Times New Roman" w:cs="Times New Roman"/>
          <w:sz w:val="24"/>
          <w:szCs w:val="24"/>
        </w:rPr>
      </w:pPr>
      <w:r w:rsidRPr="006F5608">
        <w:rPr>
          <w:rFonts w:ascii="Times New Roman" w:hAnsi="Times New Roman" w:cs="Times New Roman"/>
          <w:sz w:val="24"/>
          <w:szCs w:val="24"/>
        </w:rPr>
        <w:t>Strateginio planavimo ir finansų skyriu</w:t>
      </w:r>
      <w:r>
        <w:rPr>
          <w:rFonts w:ascii="Times New Roman" w:hAnsi="Times New Roman" w:cs="Times New Roman"/>
          <w:sz w:val="24"/>
          <w:szCs w:val="24"/>
        </w:rPr>
        <w:t>i</w:t>
      </w:r>
      <w:r w:rsidR="00013FD2" w:rsidRPr="006F5608">
        <w:rPr>
          <w:rFonts w:ascii="Times New Roman" w:hAnsi="Times New Roman" w:cs="Times New Roman"/>
          <w:sz w:val="24"/>
          <w:szCs w:val="24"/>
        </w:rPr>
        <w:t xml:space="preserve">                                                                                                                     </w:t>
      </w:r>
    </w:p>
    <w:p w:rsidR="0022013C" w:rsidRDefault="00E46D5B" w:rsidP="00033C5D">
      <w:pPr>
        <w:pStyle w:val="HTMLiankstoformatuotas"/>
        <w:rPr>
          <w:rFonts w:ascii="Times New Roman" w:hAnsi="Times New Roman" w:cs="Times New Roman"/>
          <w:sz w:val="24"/>
          <w:szCs w:val="24"/>
        </w:rPr>
      </w:pPr>
      <w:r>
        <w:rPr>
          <w:rFonts w:ascii="Times New Roman" w:hAnsi="Times New Roman" w:cs="Times New Roman"/>
          <w:sz w:val="24"/>
          <w:szCs w:val="24"/>
        </w:rPr>
        <w:t xml:space="preserve"> </w:t>
      </w:r>
    </w:p>
    <w:p w:rsidR="009B28C2" w:rsidRDefault="009B28C2" w:rsidP="00572BEA">
      <w:pPr>
        <w:tabs>
          <w:tab w:val="left" w:pos="1247"/>
        </w:tabs>
        <w:spacing w:line="360" w:lineRule="auto"/>
        <w:rPr>
          <w:sz w:val="24"/>
        </w:rPr>
        <w:sectPr w:rsidR="009B28C2" w:rsidSect="00033C5D">
          <w:headerReference w:type="even" r:id="rId8"/>
          <w:headerReference w:type="default" r:id="rId9"/>
          <w:headerReference w:type="first" r:id="rId10"/>
          <w:type w:val="continuous"/>
          <w:pgSz w:w="11906" w:h="16838" w:code="9"/>
          <w:pgMar w:top="1134" w:right="680" w:bottom="851" w:left="1588" w:header="680" w:footer="397" w:gutter="0"/>
          <w:cols w:space="1296"/>
          <w:formProt w:val="0"/>
          <w:titlePg/>
        </w:sectPr>
      </w:pPr>
    </w:p>
    <w:p w:rsidR="00C51089" w:rsidRDefault="00C51089" w:rsidP="00B035EA">
      <w:pPr>
        <w:pStyle w:val="HTMLiankstoformatuotas"/>
        <w:rPr>
          <w:rFonts w:ascii="Times New Roman" w:hAnsi="Times New Roman" w:cs="Times New Roman"/>
          <w:b/>
          <w:sz w:val="24"/>
          <w:szCs w:val="24"/>
        </w:rPr>
      </w:pPr>
    </w:p>
    <w:p w:rsidR="00C51089" w:rsidRDefault="00533399" w:rsidP="00C51089">
      <w:pPr>
        <w:pStyle w:val="HTMLiankstoformatuotas"/>
        <w:jc w:val="center"/>
        <w:rPr>
          <w:rFonts w:ascii="Times New Roman" w:hAnsi="Times New Roman" w:cs="Times New Roman"/>
          <w:b/>
          <w:sz w:val="24"/>
          <w:szCs w:val="24"/>
        </w:rPr>
      </w:pPr>
      <w:r>
        <w:rPr>
          <w:rFonts w:ascii="Times New Roman" w:hAnsi="Times New Roman" w:cs="Times New Roman"/>
          <w:b/>
          <w:sz w:val="24"/>
          <w:szCs w:val="24"/>
        </w:rPr>
        <w:t>AIŠKINAMASIS RAŠTAS</w:t>
      </w:r>
    </w:p>
    <w:p w:rsidR="00890A65" w:rsidRPr="00DF7383" w:rsidRDefault="003210D6" w:rsidP="00C51089">
      <w:pPr>
        <w:pStyle w:val="HTMLiankstoformatuotas"/>
        <w:jc w:val="center"/>
        <w:rPr>
          <w:rFonts w:ascii="Times New Roman" w:hAnsi="Times New Roman" w:cs="Times New Roman"/>
          <w:b/>
          <w:sz w:val="24"/>
          <w:szCs w:val="24"/>
        </w:rPr>
      </w:pPr>
      <w:r>
        <w:rPr>
          <w:rFonts w:ascii="Times New Roman" w:hAnsi="Times New Roman" w:cs="Times New Roman"/>
          <w:b/>
          <w:sz w:val="24"/>
          <w:szCs w:val="24"/>
        </w:rPr>
        <w:t>prie 2018</w:t>
      </w:r>
      <w:r w:rsidR="00250169">
        <w:rPr>
          <w:rFonts w:ascii="Times New Roman" w:hAnsi="Times New Roman" w:cs="Times New Roman"/>
          <w:b/>
          <w:sz w:val="24"/>
          <w:szCs w:val="24"/>
        </w:rPr>
        <w:t xml:space="preserve"> </w:t>
      </w:r>
      <w:r w:rsidR="00CB3D4E">
        <w:rPr>
          <w:rFonts w:ascii="Times New Roman" w:hAnsi="Times New Roman" w:cs="Times New Roman"/>
          <w:b/>
          <w:sz w:val="24"/>
          <w:szCs w:val="24"/>
        </w:rPr>
        <w:t xml:space="preserve">m. </w:t>
      </w:r>
      <w:r w:rsidR="0058322F">
        <w:rPr>
          <w:rFonts w:ascii="Times New Roman" w:hAnsi="Times New Roman" w:cs="Times New Roman"/>
          <w:b/>
          <w:sz w:val="24"/>
          <w:szCs w:val="24"/>
        </w:rPr>
        <w:t>I</w:t>
      </w:r>
      <w:r w:rsidR="00CB3D4E">
        <w:rPr>
          <w:rFonts w:ascii="Times New Roman" w:hAnsi="Times New Roman" w:cs="Times New Roman"/>
          <w:b/>
          <w:sz w:val="24"/>
          <w:szCs w:val="24"/>
        </w:rPr>
        <w:t>I ketvirčio</w:t>
      </w:r>
      <w:r w:rsidR="00890A65" w:rsidRPr="00DF7383">
        <w:rPr>
          <w:rFonts w:ascii="Times New Roman" w:hAnsi="Times New Roman" w:cs="Times New Roman"/>
          <w:b/>
          <w:sz w:val="24"/>
          <w:szCs w:val="24"/>
        </w:rPr>
        <w:t xml:space="preserve"> biudžeto</w:t>
      </w:r>
      <w:r w:rsidR="005E726F" w:rsidRPr="00DF7383">
        <w:rPr>
          <w:rFonts w:ascii="Times New Roman" w:hAnsi="Times New Roman" w:cs="Times New Roman"/>
          <w:b/>
          <w:sz w:val="24"/>
          <w:szCs w:val="24"/>
        </w:rPr>
        <w:t xml:space="preserve"> išlaidų</w:t>
      </w:r>
      <w:r w:rsidR="00890A65" w:rsidRPr="00DF7383">
        <w:rPr>
          <w:rFonts w:ascii="Times New Roman" w:hAnsi="Times New Roman" w:cs="Times New Roman"/>
          <w:b/>
          <w:sz w:val="24"/>
          <w:szCs w:val="24"/>
        </w:rPr>
        <w:t xml:space="preserve"> įvykdymo ataskaitų</w:t>
      </w:r>
    </w:p>
    <w:p w:rsidR="002B1599" w:rsidRDefault="002B1599" w:rsidP="00C51089">
      <w:pPr>
        <w:pStyle w:val="HTMLiankstoformatuotas"/>
        <w:jc w:val="center"/>
        <w:rPr>
          <w:rFonts w:ascii="Times New Roman" w:hAnsi="Times New Roman" w:cs="Times New Roman"/>
          <w:b/>
          <w:sz w:val="24"/>
          <w:szCs w:val="24"/>
        </w:rPr>
      </w:pPr>
    </w:p>
    <w:p w:rsidR="002B1599" w:rsidRPr="00DF27AE" w:rsidRDefault="00DF27AE" w:rsidP="00C51089">
      <w:pPr>
        <w:pStyle w:val="HTMLiankstoformatuotas"/>
        <w:jc w:val="center"/>
        <w:rPr>
          <w:rFonts w:ascii="Times New Roman" w:hAnsi="Times New Roman" w:cs="Times New Roman"/>
          <w:b/>
          <w:sz w:val="24"/>
          <w:szCs w:val="24"/>
        </w:rPr>
      </w:pPr>
      <w:r w:rsidRPr="00DF27AE">
        <w:rPr>
          <w:rFonts w:ascii="Times New Roman" w:hAnsi="Times New Roman" w:cs="Times New Roman"/>
          <w:b/>
          <w:sz w:val="24"/>
          <w:szCs w:val="24"/>
        </w:rPr>
        <w:t xml:space="preserve">I. </w:t>
      </w:r>
      <w:r w:rsidR="002B1599" w:rsidRPr="00DF27AE">
        <w:rPr>
          <w:rFonts w:ascii="Times New Roman" w:hAnsi="Times New Roman" w:cs="Times New Roman"/>
          <w:b/>
          <w:sz w:val="24"/>
          <w:szCs w:val="24"/>
        </w:rPr>
        <w:t>BENDROJI DALIS</w:t>
      </w:r>
    </w:p>
    <w:p w:rsidR="00E55732" w:rsidRDefault="00E55732" w:rsidP="00E55732">
      <w:pPr>
        <w:pStyle w:val="HTMLiankstoformatuotas"/>
        <w:jc w:val="both"/>
        <w:rPr>
          <w:rFonts w:ascii="Times New Roman" w:hAnsi="Times New Roman" w:cs="Times New Roman"/>
          <w:sz w:val="24"/>
          <w:szCs w:val="24"/>
        </w:rPr>
      </w:pPr>
    </w:p>
    <w:p w:rsidR="007C7596" w:rsidRPr="007C7596" w:rsidRDefault="00533399" w:rsidP="007C7596">
      <w:pPr>
        <w:pStyle w:val="HTMLiankstoformatuotas"/>
        <w:spacing w:line="360" w:lineRule="auto"/>
        <w:rPr>
          <w:rFonts w:ascii="Times New Roman" w:hAnsi="Times New Roman" w:cs="Times New Roman"/>
          <w:sz w:val="24"/>
          <w:szCs w:val="24"/>
        </w:rPr>
      </w:pPr>
      <w:r>
        <w:rPr>
          <w:rFonts w:ascii="Times New Roman" w:hAnsi="Times New Roman" w:cs="Times New Roman"/>
          <w:sz w:val="24"/>
          <w:szCs w:val="24"/>
        </w:rPr>
        <w:tab/>
      </w:r>
      <w:r w:rsidR="007C7596" w:rsidRPr="007C7596">
        <w:rPr>
          <w:rFonts w:ascii="Times New Roman" w:hAnsi="Times New Roman" w:cs="Times New Roman"/>
          <w:sz w:val="24"/>
          <w:szCs w:val="24"/>
        </w:rPr>
        <w:t>Šiaulių sanatorinė mokykla, sutrumpintas pavadinimas – Sanatorinė mokykla. Mokykla įregistruota Juridinių asmenų registre, kodas -190983964.</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4"/>
          <w:szCs w:val="24"/>
        </w:rPr>
      </w:pPr>
      <w:r w:rsidRPr="007C7596">
        <w:rPr>
          <w:sz w:val="24"/>
          <w:szCs w:val="24"/>
        </w:rPr>
        <w:tab/>
        <w:t>Mokykla įsteigta 1970 m. rugpjūčio 1 d..</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Mokyklos teisinė forma – biudžetinė įstaiga.</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Mokyklos priklausomybė – savivaldybės mokykla.</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Mokyklos savininkas – Šiaulių miesto savivaldybė, kodas 111109429, adresas; Vasario 16-osios g., LT -76295 Šiauliai.</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Mokyklos buveinė: K. Kalinausko g.17, LT -76281, Šiauliai.</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Mokykla turi bendrabutį. Bendrabučio buveinė: – K.Kalinausko g.17, LT – 76281, Šiauliai.</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Mokykla grupė – bendrojo ugdymo mokykla.</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 xml:space="preserve">   </w:t>
      </w:r>
      <w:r w:rsidRPr="007C7596">
        <w:rPr>
          <w:sz w:val="24"/>
          <w:szCs w:val="24"/>
        </w:rPr>
        <w:tab/>
        <w:t xml:space="preserve"> Mokyklos tipas – pagrindinė mokykla.</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 xml:space="preserve"> Mokyklos pagrindinė paskirtis – pagrindinės mokyklos tipo specialioji mokykla sveikatos problemų turintiems mokiniams, kodas 31232180. Kita mokyklos paskirtis – ikimokyklinio ugdymo grupės mokykla sveikatos problemų turintiems vaikams, kodas 31114180.</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Mokyklos veiklos  sritis – švietimas.</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rFonts w:ascii="Courier New" w:hAnsi="Courier New" w:cs="Courier New"/>
          <w:sz w:val="24"/>
          <w:szCs w:val="24"/>
        </w:rPr>
        <w:t xml:space="preserve">      </w:t>
      </w:r>
      <w:r w:rsidRPr="007C7596">
        <w:rPr>
          <w:bCs/>
          <w:sz w:val="24"/>
          <w:szCs w:val="24"/>
        </w:rPr>
        <w:t>Mokiniai, gyvenantys bendrabutyje, maitinami vadovaujantis Šiaulių miesto savivaldybės tarybos 2014 m. rugsėjo 25 d. Nr. T-385  sprendimu „Dėl maitinimo normų specialiųjų mokyklų mokiniams gyvenantiems bendrabutyje nustatymo“.</w:t>
      </w:r>
    </w:p>
    <w:p w:rsidR="007C7596" w:rsidRPr="007C7596" w:rsidRDefault="007C7596" w:rsidP="007C7596">
      <w:pPr>
        <w:tabs>
          <w:tab w:val="num" w:pos="1086"/>
          <w:tab w:val="num" w:pos="1247"/>
        </w:tabs>
        <w:spacing w:line="360" w:lineRule="auto"/>
        <w:jc w:val="both"/>
        <w:rPr>
          <w:bCs/>
          <w:sz w:val="24"/>
          <w:szCs w:val="24"/>
        </w:rPr>
      </w:pPr>
      <w:r w:rsidRPr="007C7596">
        <w:rPr>
          <w:bCs/>
          <w:sz w:val="24"/>
          <w:szCs w:val="24"/>
        </w:rPr>
        <w:t xml:space="preserve">                </w:t>
      </w:r>
      <w:r w:rsidR="007B7664">
        <w:rPr>
          <w:bCs/>
          <w:sz w:val="24"/>
          <w:szCs w:val="24"/>
        </w:rPr>
        <w:t>2018</w:t>
      </w:r>
      <w:r w:rsidRPr="007C7596">
        <w:rPr>
          <w:bCs/>
          <w:sz w:val="24"/>
          <w:szCs w:val="24"/>
        </w:rPr>
        <w:t xml:space="preserve"> m. besimokantiems pagal pradinio ugdymo programas vienos dienos mokinio maitinimo išlaidų norma 2,66 €, sekmadieniais ir švenčių dienomis vienos dienos maitinimo norma didinama 0,17 €.</w:t>
      </w:r>
    </w:p>
    <w:p w:rsidR="007C7596" w:rsidRPr="007C7596" w:rsidRDefault="007B7664" w:rsidP="007C7596">
      <w:pPr>
        <w:tabs>
          <w:tab w:val="num" w:pos="1086"/>
          <w:tab w:val="num" w:pos="1247"/>
        </w:tabs>
        <w:spacing w:line="360" w:lineRule="auto"/>
        <w:jc w:val="both"/>
        <w:rPr>
          <w:bCs/>
          <w:sz w:val="24"/>
          <w:szCs w:val="24"/>
        </w:rPr>
      </w:pPr>
      <w:r>
        <w:rPr>
          <w:bCs/>
          <w:sz w:val="24"/>
          <w:szCs w:val="24"/>
        </w:rPr>
        <w:lastRenderedPageBreak/>
        <w:t xml:space="preserve">               2018</w:t>
      </w:r>
      <w:r w:rsidR="007C7596" w:rsidRPr="007C7596">
        <w:rPr>
          <w:bCs/>
          <w:sz w:val="24"/>
          <w:szCs w:val="24"/>
        </w:rPr>
        <w:t xml:space="preserve"> m. besimokantiems pagal pagrindinio ugdymo programas vienos dienos mokinio maitinimo išlaidų norma 2,97 €, sekmadieniais ir švenčių dienomis vienos dienos maitinimo norma didinama 0,17 €.</w:t>
      </w:r>
    </w:p>
    <w:p w:rsidR="001C46AF" w:rsidRDefault="001C46AF" w:rsidP="007C7596">
      <w:pPr>
        <w:pStyle w:val="HTMLiankstoformatuotas"/>
        <w:spacing w:line="360" w:lineRule="auto"/>
        <w:rPr>
          <w:bCs/>
          <w:sz w:val="24"/>
          <w:szCs w:val="24"/>
        </w:rPr>
      </w:pPr>
    </w:p>
    <w:p w:rsidR="00E87AC6" w:rsidRPr="00E87AC6" w:rsidRDefault="001766C1" w:rsidP="00E87AC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w:t>
      </w:r>
      <w:r w:rsidR="0019162E">
        <w:rPr>
          <w:rFonts w:ascii="Times New Roman" w:hAnsi="Times New Roman" w:cs="Times New Roman"/>
          <w:sz w:val="24"/>
          <w:szCs w:val="24"/>
        </w:rPr>
        <w:t>018</w:t>
      </w:r>
      <w:r w:rsidR="00EB7E29">
        <w:rPr>
          <w:rFonts w:ascii="Times New Roman" w:hAnsi="Times New Roman" w:cs="Times New Roman"/>
          <w:sz w:val="24"/>
          <w:szCs w:val="24"/>
        </w:rPr>
        <w:t xml:space="preserve"> m. sausi</w:t>
      </w:r>
      <w:r w:rsidR="002D2576">
        <w:rPr>
          <w:rFonts w:ascii="Times New Roman" w:hAnsi="Times New Roman" w:cs="Times New Roman"/>
          <w:sz w:val="24"/>
          <w:szCs w:val="24"/>
        </w:rPr>
        <w:t>o 1 d.</w:t>
      </w:r>
      <w:r w:rsidR="00E87AC6">
        <w:rPr>
          <w:rFonts w:ascii="Times New Roman" w:hAnsi="Times New Roman" w:cs="Times New Roman"/>
          <w:sz w:val="24"/>
          <w:szCs w:val="24"/>
        </w:rPr>
        <w:t xml:space="preserve"> </w:t>
      </w:r>
      <w:r w:rsidR="00E87AC6" w:rsidRPr="00E87AC6">
        <w:rPr>
          <w:rFonts w:ascii="Times New Roman" w:hAnsi="Times New Roman" w:cs="Times New Roman"/>
          <w:sz w:val="24"/>
          <w:szCs w:val="24"/>
        </w:rPr>
        <w:t>pag</w:t>
      </w:r>
      <w:r w:rsidR="00E87AC6">
        <w:rPr>
          <w:rFonts w:ascii="Times New Roman" w:hAnsi="Times New Roman" w:cs="Times New Roman"/>
          <w:sz w:val="24"/>
          <w:szCs w:val="24"/>
        </w:rPr>
        <w:t>al tarifikaciją patvirtinta 27,0</w:t>
      </w:r>
      <w:r w:rsidR="00E87AC6" w:rsidRPr="00E87AC6">
        <w:rPr>
          <w:rFonts w:ascii="Times New Roman" w:hAnsi="Times New Roman" w:cs="Times New Roman"/>
          <w:sz w:val="24"/>
          <w:szCs w:val="24"/>
        </w:rPr>
        <w:t xml:space="preserve"> pedagoginių pareigybių skaičius. Pagal </w:t>
      </w:r>
      <w:r w:rsidR="00E87AC6">
        <w:rPr>
          <w:rFonts w:ascii="Times New Roman" w:hAnsi="Times New Roman" w:cs="Times New Roman"/>
          <w:sz w:val="24"/>
          <w:szCs w:val="24"/>
        </w:rPr>
        <w:t>etatinį pareigybių sąrašą 22,9</w:t>
      </w:r>
      <w:r w:rsidR="00E87AC6" w:rsidRPr="00E87AC6">
        <w:rPr>
          <w:rFonts w:ascii="Times New Roman" w:hAnsi="Times New Roman" w:cs="Times New Roman"/>
          <w:sz w:val="24"/>
          <w:szCs w:val="24"/>
        </w:rPr>
        <w:t xml:space="preserve"> pareigybės pedagoginio p</w:t>
      </w:r>
      <w:r w:rsidR="00E87AC6">
        <w:rPr>
          <w:rFonts w:ascii="Times New Roman" w:hAnsi="Times New Roman" w:cs="Times New Roman"/>
          <w:sz w:val="24"/>
          <w:szCs w:val="24"/>
        </w:rPr>
        <w:t>ersonalo, kito personalo – 40,0</w:t>
      </w:r>
      <w:r w:rsidR="00E87AC6" w:rsidRPr="00E87AC6">
        <w:rPr>
          <w:rFonts w:ascii="Times New Roman" w:hAnsi="Times New Roman" w:cs="Times New Roman"/>
          <w:sz w:val="24"/>
          <w:szCs w:val="24"/>
        </w:rPr>
        <w:t xml:space="preserve"> pareigybės. Ataskaitinio ketvirčio pabaigoje mokykloje dirbo </w:t>
      </w:r>
      <w:r w:rsidR="00E87AC6" w:rsidRPr="00873FCE">
        <w:rPr>
          <w:rFonts w:ascii="Times New Roman" w:hAnsi="Times New Roman" w:cs="Times New Roman"/>
          <w:sz w:val="24"/>
          <w:szCs w:val="24"/>
        </w:rPr>
        <w:t>8</w:t>
      </w:r>
      <w:r w:rsidR="00873FCE" w:rsidRPr="00873FCE">
        <w:rPr>
          <w:rFonts w:ascii="Times New Roman" w:hAnsi="Times New Roman" w:cs="Times New Roman"/>
          <w:sz w:val="24"/>
          <w:szCs w:val="24"/>
        </w:rPr>
        <w:t>2</w:t>
      </w:r>
      <w:r w:rsidR="00E87AC6" w:rsidRPr="00E87AC6">
        <w:rPr>
          <w:rFonts w:ascii="Times New Roman" w:hAnsi="Times New Roman" w:cs="Times New Roman"/>
          <w:sz w:val="24"/>
          <w:szCs w:val="24"/>
        </w:rPr>
        <w:t xml:space="preserve"> darbuotojai.</w:t>
      </w:r>
    </w:p>
    <w:p w:rsidR="00DD01D7" w:rsidRDefault="00F46A9C" w:rsidP="00EB7E29">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87AC6">
        <w:rPr>
          <w:rFonts w:ascii="Times New Roman" w:hAnsi="Times New Roman" w:cs="Times New Roman"/>
          <w:sz w:val="24"/>
          <w:szCs w:val="24"/>
        </w:rPr>
        <w:t xml:space="preserve"> 2018</w:t>
      </w:r>
      <w:r w:rsidR="00EB7E29">
        <w:rPr>
          <w:rFonts w:ascii="Times New Roman" w:hAnsi="Times New Roman" w:cs="Times New Roman"/>
          <w:sz w:val="24"/>
          <w:szCs w:val="24"/>
        </w:rPr>
        <w:t xml:space="preserve"> m</w:t>
      </w:r>
      <w:r w:rsidR="002D2576">
        <w:rPr>
          <w:rFonts w:ascii="Times New Roman" w:hAnsi="Times New Roman" w:cs="Times New Roman"/>
          <w:sz w:val="24"/>
          <w:szCs w:val="24"/>
        </w:rPr>
        <w:t xml:space="preserve">. </w:t>
      </w:r>
      <w:r w:rsidR="00E87AC6">
        <w:rPr>
          <w:rFonts w:ascii="Times New Roman" w:hAnsi="Times New Roman" w:cs="Times New Roman"/>
          <w:sz w:val="24"/>
          <w:szCs w:val="24"/>
        </w:rPr>
        <w:t>sausio 1 d. mokinių skaičius 102</w:t>
      </w:r>
      <w:r w:rsidR="00164A77">
        <w:rPr>
          <w:rFonts w:ascii="Times New Roman" w:hAnsi="Times New Roman" w:cs="Times New Roman"/>
          <w:sz w:val="24"/>
          <w:szCs w:val="24"/>
        </w:rPr>
        <w:t>.</w:t>
      </w:r>
      <w:r w:rsidR="00EB7E29">
        <w:rPr>
          <w:rFonts w:ascii="Times New Roman" w:hAnsi="Times New Roman" w:cs="Times New Roman"/>
          <w:sz w:val="24"/>
          <w:szCs w:val="24"/>
        </w:rPr>
        <w:t xml:space="preserve"> Paskutinę</w:t>
      </w:r>
      <w:r w:rsidR="00D24C34">
        <w:rPr>
          <w:rFonts w:ascii="Times New Roman" w:hAnsi="Times New Roman" w:cs="Times New Roman"/>
          <w:sz w:val="24"/>
          <w:szCs w:val="24"/>
        </w:rPr>
        <w:t xml:space="preserve"> ataskaitinio</w:t>
      </w:r>
      <w:r w:rsidR="00EB7E29">
        <w:rPr>
          <w:rFonts w:ascii="Times New Roman" w:hAnsi="Times New Roman" w:cs="Times New Roman"/>
          <w:sz w:val="24"/>
          <w:szCs w:val="24"/>
        </w:rPr>
        <w:t xml:space="preserve"> ketv</w:t>
      </w:r>
      <w:r w:rsidR="00F07FB3">
        <w:rPr>
          <w:rFonts w:ascii="Times New Roman" w:hAnsi="Times New Roman" w:cs="Times New Roman"/>
          <w:sz w:val="24"/>
          <w:szCs w:val="24"/>
        </w:rPr>
        <w:t xml:space="preserve">irčio dieną mokinių skaičius </w:t>
      </w:r>
      <w:r w:rsidR="00E87AC6" w:rsidRPr="00420F24">
        <w:rPr>
          <w:rFonts w:ascii="Times New Roman" w:hAnsi="Times New Roman" w:cs="Times New Roman"/>
          <w:sz w:val="24"/>
          <w:szCs w:val="24"/>
        </w:rPr>
        <w:t>105</w:t>
      </w:r>
      <w:r w:rsidR="00EB7E29" w:rsidRPr="0058322F">
        <w:rPr>
          <w:rFonts w:ascii="Times New Roman" w:hAnsi="Times New Roman" w:cs="Times New Roman"/>
          <w:color w:val="FF0000"/>
          <w:sz w:val="24"/>
          <w:szCs w:val="24"/>
        </w:rPr>
        <w:t>.</w:t>
      </w:r>
      <w:r w:rsidR="00EB7E29">
        <w:rPr>
          <w:rFonts w:ascii="Times New Roman" w:hAnsi="Times New Roman" w:cs="Times New Roman"/>
          <w:sz w:val="24"/>
          <w:szCs w:val="24"/>
        </w:rPr>
        <w:t xml:space="preserve"> Mokinių skaičius per mokslo metus kinta. Mokiniai migruoja dėl gydomosios specifikos: gydytojų sprendimu i</w:t>
      </w:r>
      <w:r w:rsidR="007B6A77">
        <w:rPr>
          <w:rFonts w:ascii="Times New Roman" w:hAnsi="Times New Roman" w:cs="Times New Roman"/>
          <w:sz w:val="24"/>
          <w:szCs w:val="24"/>
        </w:rPr>
        <w:t xml:space="preserve">šrašomi dėl </w:t>
      </w:r>
      <w:r w:rsidR="00EB7E29">
        <w:rPr>
          <w:rFonts w:ascii="Times New Roman" w:hAnsi="Times New Roman" w:cs="Times New Roman"/>
          <w:sz w:val="24"/>
          <w:szCs w:val="24"/>
        </w:rPr>
        <w:t>pagerėjusios sveikatos būklės (pasveikę), taip pat atvyksta nauji mokiniai, siunčiami vietos sveikatos priežiūros įstaigų.</w:t>
      </w:r>
    </w:p>
    <w:p w:rsidR="002B1599" w:rsidRDefault="002B1599" w:rsidP="00EB7E29">
      <w:pPr>
        <w:pStyle w:val="HTMLiankstoformatuotas"/>
        <w:spacing w:line="360" w:lineRule="auto"/>
        <w:jc w:val="both"/>
        <w:rPr>
          <w:rFonts w:ascii="Times New Roman" w:hAnsi="Times New Roman" w:cs="Times New Roman"/>
          <w:sz w:val="24"/>
          <w:szCs w:val="24"/>
        </w:rPr>
      </w:pPr>
    </w:p>
    <w:p w:rsidR="00DF7383" w:rsidRDefault="00DF7383" w:rsidP="00DF7383">
      <w:pPr>
        <w:pStyle w:val="HTMLiankstoformatuotas"/>
        <w:spacing w:line="360" w:lineRule="auto"/>
        <w:jc w:val="center"/>
        <w:rPr>
          <w:rFonts w:ascii="Times New Roman" w:hAnsi="Times New Roman" w:cs="Times New Roman"/>
          <w:b/>
          <w:sz w:val="24"/>
          <w:szCs w:val="24"/>
        </w:rPr>
      </w:pPr>
      <w:r w:rsidRPr="005943B1">
        <w:rPr>
          <w:rFonts w:ascii="Times New Roman" w:hAnsi="Times New Roman" w:cs="Times New Roman"/>
          <w:b/>
          <w:sz w:val="24"/>
          <w:szCs w:val="24"/>
        </w:rPr>
        <w:t>II. BIUDŽETO VYKDYMO ATASKAITŲ RINKINYS</w:t>
      </w:r>
    </w:p>
    <w:p w:rsidR="00DF7383" w:rsidRDefault="00DF7383" w:rsidP="00DF7383">
      <w:pPr>
        <w:pStyle w:val="HTMLiankstoformatuotas"/>
        <w:spacing w:line="360" w:lineRule="auto"/>
        <w:rPr>
          <w:rFonts w:ascii="Times New Roman" w:hAnsi="Times New Roman" w:cs="Times New Roman"/>
          <w:b/>
          <w:sz w:val="24"/>
          <w:szCs w:val="24"/>
        </w:rPr>
      </w:pPr>
    </w:p>
    <w:p w:rsidR="00DF7383" w:rsidRDefault="00DF7383"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Pr="005943B1">
        <w:rPr>
          <w:rFonts w:ascii="Times New Roman" w:hAnsi="Times New Roman" w:cs="Times New Roman"/>
          <w:sz w:val="24"/>
          <w:szCs w:val="24"/>
        </w:rPr>
        <w:t>Šiaulių sanatorinės mokyklos</w:t>
      </w:r>
      <w:r>
        <w:rPr>
          <w:rFonts w:ascii="Times New Roman" w:hAnsi="Times New Roman" w:cs="Times New Roman"/>
          <w:sz w:val="24"/>
          <w:szCs w:val="24"/>
        </w:rPr>
        <w:t xml:space="preserve"> metinių biudžeto vykdymo ataskaitų rinkinys sudarytas vadovaujantis Valstybės ir savivaldybių biudžetinių įstaigų ir kitų subjektų žemesniojo lygio biudžeto vykdymo ataskaitų sudarymo taisyklėmis, patvirtintomis 2008 m. gruodžio 31 d., Lietuvos Respublikos finansų ministro įsakymu Nr.1 K-465 „Dėl Valstybės ir savivaldybių biudžetinių įstaigų ir kitų subjektų žemesniojo lygio biudžeto vykdymo ataskaitų sudarymo taisyklių ir formų patvirtinimo “ ir pakeitimo ( Žin.,2013,Nr.127-6496), Šiaulių m. savivaldybės tarybos 2006 m. kovo 30 d. sprendimas Nr. T-67 „Dėl Šiaulių m. savivaldybės biudžeto asignavimų administravimo, biudžeto vykdymo ir atskaitomybės tvarkos apr</w:t>
      </w:r>
      <w:r w:rsidR="00EB6A7F">
        <w:rPr>
          <w:rFonts w:ascii="Times New Roman" w:hAnsi="Times New Roman" w:cs="Times New Roman"/>
          <w:sz w:val="24"/>
          <w:szCs w:val="24"/>
        </w:rPr>
        <w:t>ašo patvirtinimo“ pakeitimo 2016 m. gruodžio 29d. Nr. T-425</w:t>
      </w:r>
      <w:r>
        <w:rPr>
          <w:rFonts w:ascii="Times New Roman" w:hAnsi="Times New Roman" w:cs="Times New Roman"/>
          <w:sz w:val="24"/>
          <w:szCs w:val="24"/>
        </w:rPr>
        <w:t>.</w:t>
      </w:r>
    </w:p>
    <w:p w:rsidR="00DF7383" w:rsidRDefault="00BB258F"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2018</w:t>
      </w:r>
      <w:r w:rsidR="00FE1D86">
        <w:rPr>
          <w:rFonts w:ascii="Times New Roman" w:hAnsi="Times New Roman" w:cs="Times New Roman"/>
          <w:sz w:val="24"/>
          <w:szCs w:val="24"/>
        </w:rPr>
        <w:t xml:space="preserve"> m. I</w:t>
      </w:r>
      <w:r w:rsidR="00B47A09">
        <w:rPr>
          <w:rFonts w:ascii="Times New Roman" w:hAnsi="Times New Roman" w:cs="Times New Roman"/>
          <w:sz w:val="24"/>
          <w:szCs w:val="24"/>
        </w:rPr>
        <w:t>I</w:t>
      </w:r>
      <w:r w:rsidR="00FE1D86">
        <w:rPr>
          <w:rFonts w:ascii="Times New Roman" w:hAnsi="Times New Roman" w:cs="Times New Roman"/>
          <w:sz w:val="24"/>
          <w:szCs w:val="24"/>
        </w:rPr>
        <w:t>- ketvirčio</w:t>
      </w:r>
      <w:r w:rsidR="00DF7383">
        <w:rPr>
          <w:rFonts w:ascii="Times New Roman" w:hAnsi="Times New Roman" w:cs="Times New Roman"/>
          <w:sz w:val="24"/>
          <w:szCs w:val="24"/>
        </w:rPr>
        <w:t xml:space="preserve"> biudžeto išlaidų sąmatų įvykdymo ataskaitų rinkinį sudaro šios formos:</w:t>
      </w:r>
    </w:p>
    <w:p w:rsidR="00DF7383" w:rsidRDefault="00DF7383"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Nr.1 „Biudžetinių įstaigų pajamų įmokų į biudžetą, biudžeto pajamų iš mokesčių dalie</w:t>
      </w:r>
      <w:r w:rsidR="009305F3">
        <w:rPr>
          <w:rFonts w:ascii="Times New Roman" w:hAnsi="Times New Roman" w:cs="Times New Roman"/>
          <w:sz w:val="24"/>
          <w:szCs w:val="24"/>
        </w:rPr>
        <w:t>s</w:t>
      </w:r>
      <w:r>
        <w:rPr>
          <w:rFonts w:ascii="Times New Roman" w:hAnsi="Times New Roman" w:cs="Times New Roman"/>
          <w:sz w:val="24"/>
          <w:szCs w:val="24"/>
        </w:rPr>
        <w:t xml:space="preserve"> ir kitų lėšų, skiriamų programoms finansuoti“;</w:t>
      </w:r>
    </w:p>
    <w:p w:rsidR="00DF7383" w:rsidRDefault="00DF7383"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Nr.2 „Biudžeto išlaidų sąmatos vykdymo ataskaita “;</w:t>
      </w:r>
    </w:p>
    <w:p w:rsidR="00DF7383" w:rsidRDefault="00DF7383"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Nr.4 „Mokėtinų ir gautinų sumų ataskaita“</w:t>
      </w:r>
    </w:p>
    <w:p w:rsidR="00DF7383" w:rsidRDefault="00DF7383" w:rsidP="00EB7E29">
      <w:pPr>
        <w:pStyle w:val="HTMLiankstoformatuotas"/>
        <w:spacing w:line="360" w:lineRule="auto"/>
        <w:jc w:val="both"/>
        <w:rPr>
          <w:rFonts w:ascii="Times New Roman" w:hAnsi="Times New Roman" w:cs="Times New Roman"/>
          <w:sz w:val="24"/>
          <w:szCs w:val="24"/>
        </w:rPr>
      </w:pPr>
    </w:p>
    <w:p w:rsidR="00DD01D7" w:rsidRPr="00DF27AE" w:rsidRDefault="001F2AF4" w:rsidP="002B1599">
      <w:pPr>
        <w:pStyle w:val="HTMLiankstoformatuotas"/>
        <w:spacing w:line="360" w:lineRule="auto"/>
        <w:jc w:val="center"/>
        <w:rPr>
          <w:rFonts w:ascii="Times New Roman" w:hAnsi="Times New Roman" w:cs="Times New Roman"/>
          <w:b/>
          <w:sz w:val="24"/>
          <w:szCs w:val="24"/>
        </w:rPr>
      </w:pPr>
      <w:r>
        <w:rPr>
          <w:rFonts w:ascii="Times New Roman" w:hAnsi="Times New Roman" w:cs="Times New Roman"/>
          <w:b/>
          <w:sz w:val="24"/>
          <w:szCs w:val="24"/>
        </w:rPr>
        <w:t>I</w:t>
      </w:r>
      <w:r w:rsidR="00DF27AE" w:rsidRPr="00DF27AE">
        <w:rPr>
          <w:rFonts w:ascii="Times New Roman" w:hAnsi="Times New Roman" w:cs="Times New Roman"/>
          <w:b/>
          <w:sz w:val="24"/>
          <w:szCs w:val="24"/>
        </w:rPr>
        <w:t xml:space="preserve">II. </w:t>
      </w:r>
      <w:r w:rsidR="002B1599" w:rsidRPr="00DF27AE">
        <w:rPr>
          <w:rFonts w:ascii="Times New Roman" w:hAnsi="Times New Roman" w:cs="Times New Roman"/>
          <w:b/>
          <w:sz w:val="24"/>
          <w:szCs w:val="24"/>
        </w:rPr>
        <w:t>FINANSAVIMAS</w:t>
      </w:r>
    </w:p>
    <w:p w:rsidR="00DD01D7" w:rsidRDefault="005A184D"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F27AE">
        <w:rPr>
          <w:rFonts w:ascii="Times New Roman" w:hAnsi="Times New Roman" w:cs="Times New Roman"/>
          <w:sz w:val="24"/>
          <w:szCs w:val="24"/>
        </w:rPr>
        <w:t xml:space="preserve"> Mokyklos lėšos:</w:t>
      </w:r>
    </w:p>
    <w:p w:rsidR="00DF27AE" w:rsidRDefault="002D2576"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981C35">
        <w:rPr>
          <w:rFonts w:ascii="Times New Roman" w:hAnsi="Times New Roman" w:cs="Times New Roman"/>
          <w:sz w:val="24"/>
          <w:szCs w:val="24"/>
        </w:rPr>
        <w:t>Valstybės biudžeto</w:t>
      </w:r>
      <w:r w:rsidR="005A184D">
        <w:rPr>
          <w:rFonts w:ascii="Times New Roman" w:hAnsi="Times New Roman" w:cs="Times New Roman"/>
          <w:sz w:val="24"/>
          <w:szCs w:val="24"/>
        </w:rPr>
        <w:t xml:space="preserve"> tikslinė dotacija moksleivio krepšeliui.</w:t>
      </w:r>
    </w:p>
    <w:p w:rsidR="005A184D" w:rsidRDefault="005A184D"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Valstybės biudžeto tikslinė dotacija aplinkai.</w:t>
      </w:r>
    </w:p>
    <w:p w:rsidR="00981C35" w:rsidRDefault="00EF672A"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B6A7F">
        <w:rPr>
          <w:rFonts w:ascii="Times New Roman" w:hAnsi="Times New Roman" w:cs="Times New Roman"/>
          <w:sz w:val="24"/>
          <w:szCs w:val="24"/>
        </w:rPr>
        <w:t xml:space="preserve">             </w:t>
      </w:r>
      <w:r w:rsidR="002D2576">
        <w:rPr>
          <w:rFonts w:ascii="Times New Roman" w:hAnsi="Times New Roman" w:cs="Times New Roman"/>
          <w:sz w:val="24"/>
          <w:szCs w:val="24"/>
        </w:rPr>
        <w:tab/>
      </w:r>
      <w:r w:rsidR="00981C35">
        <w:rPr>
          <w:rFonts w:ascii="Times New Roman" w:hAnsi="Times New Roman" w:cs="Times New Roman"/>
          <w:sz w:val="24"/>
          <w:szCs w:val="24"/>
        </w:rPr>
        <w:t>Pajamos už teikiamas paslaugas.</w:t>
      </w:r>
      <w:r w:rsidR="00C75B41">
        <w:rPr>
          <w:rFonts w:ascii="Times New Roman" w:hAnsi="Times New Roman" w:cs="Times New Roman"/>
          <w:sz w:val="24"/>
          <w:szCs w:val="24"/>
        </w:rPr>
        <w:t xml:space="preserve"> </w:t>
      </w:r>
    </w:p>
    <w:p w:rsidR="00EB6A7F" w:rsidRDefault="009305F3"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F672A">
        <w:rPr>
          <w:rFonts w:ascii="Times New Roman" w:hAnsi="Times New Roman" w:cs="Times New Roman"/>
          <w:sz w:val="24"/>
          <w:szCs w:val="24"/>
        </w:rPr>
        <w:t xml:space="preserve"> </w:t>
      </w:r>
      <w:r w:rsidR="00EB6A7F">
        <w:rPr>
          <w:rFonts w:ascii="Times New Roman" w:hAnsi="Times New Roman" w:cs="Times New Roman"/>
          <w:sz w:val="24"/>
          <w:szCs w:val="24"/>
        </w:rPr>
        <w:t>Savivaldybės biudžeto lėšos.</w:t>
      </w:r>
    </w:p>
    <w:p w:rsidR="00EB6A7F" w:rsidRDefault="00EB6A7F"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Šios lėšos skiriamos pagal patvirtinta sąmatas.</w:t>
      </w:r>
    </w:p>
    <w:p w:rsidR="00981C35" w:rsidRDefault="009305F3"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A184D">
        <w:rPr>
          <w:rFonts w:ascii="Times New Roman" w:hAnsi="Times New Roman" w:cs="Times New Roman"/>
          <w:sz w:val="24"/>
          <w:szCs w:val="24"/>
        </w:rPr>
        <w:t xml:space="preserve">              </w:t>
      </w:r>
      <w:r w:rsidR="00981C35">
        <w:rPr>
          <w:rFonts w:ascii="Times New Roman" w:hAnsi="Times New Roman" w:cs="Times New Roman"/>
          <w:sz w:val="24"/>
          <w:szCs w:val="24"/>
        </w:rPr>
        <w:t xml:space="preserve"> Kitos lėšos –</w:t>
      </w:r>
      <w:r w:rsidR="00EB6A7F">
        <w:rPr>
          <w:rFonts w:ascii="Times New Roman" w:hAnsi="Times New Roman" w:cs="Times New Roman"/>
          <w:sz w:val="24"/>
          <w:szCs w:val="24"/>
        </w:rPr>
        <w:t xml:space="preserve"> lėšos gautos už paslaugas iš biudžetinių įstaigų,</w:t>
      </w:r>
      <w:r w:rsidR="00981C35">
        <w:rPr>
          <w:rFonts w:ascii="Times New Roman" w:hAnsi="Times New Roman" w:cs="Times New Roman"/>
          <w:sz w:val="24"/>
          <w:szCs w:val="24"/>
        </w:rPr>
        <w:t xml:space="preserve"> fondų, organizacijų, kitų juridinių ir fizinių asmenų dovanotos ar kitais teisiniais būdais perduotos lėšos, tikslinės paskirties lėšos pagal pavedimus.</w:t>
      </w:r>
    </w:p>
    <w:p w:rsidR="001F2AF4" w:rsidRDefault="001F2AF4"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4"/>
          <w:szCs w:val="24"/>
        </w:rPr>
      </w:pPr>
      <w:r w:rsidRPr="001F2AF4">
        <w:rPr>
          <w:b/>
          <w:sz w:val="24"/>
          <w:szCs w:val="24"/>
        </w:rPr>
        <w:t>IV. AIŠKINAMOJO RAŠTO PASTABOS</w:t>
      </w:r>
    </w:p>
    <w:p w:rsidR="004B793A" w:rsidRDefault="001C0B36" w:rsidP="004B793A">
      <w:pPr>
        <w:pStyle w:val="HTMLiankstoformatuotas"/>
        <w:spacing w:line="360" w:lineRule="auto"/>
        <w:jc w:val="both"/>
        <w:rPr>
          <w:rFonts w:ascii="Times New Roman" w:hAnsi="Times New Roman" w:cs="Times New Roman"/>
          <w:sz w:val="24"/>
          <w:szCs w:val="24"/>
        </w:rPr>
      </w:pPr>
      <w:r>
        <w:rPr>
          <w:b/>
          <w:sz w:val="24"/>
          <w:szCs w:val="24"/>
        </w:rPr>
        <w:tab/>
      </w:r>
      <w:r w:rsidR="003132EC">
        <w:rPr>
          <w:rFonts w:ascii="Times New Roman" w:hAnsi="Times New Roman" w:cs="Times New Roman"/>
          <w:sz w:val="24"/>
          <w:szCs w:val="24"/>
        </w:rPr>
        <w:t>2018</w:t>
      </w:r>
      <w:r w:rsidRPr="001C0B36">
        <w:rPr>
          <w:rFonts w:ascii="Times New Roman" w:hAnsi="Times New Roman" w:cs="Times New Roman"/>
          <w:sz w:val="24"/>
          <w:szCs w:val="24"/>
        </w:rPr>
        <w:t xml:space="preserve"> m. mokinio krepš</w:t>
      </w:r>
      <w:r w:rsidR="003132EC">
        <w:rPr>
          <w:rFonts w:ascii="Times New Roman" w:hAnsi="Times New Roman" w:cs="Times New Roman"/>
          <w:sz w:val="24"/>
          <w:szCs w:val="24"/>
        </w:rPr>
        <w:t>elio išlaidoms patvirtinta 299,7</w:t>
      </w:r>
      <w:r w:rsidRPr="001C0B36">
        <w:rPr>
          <w:rFonts w:ascii="Times New Roman" w:hAnsi="Times New Roman" w:cs="Times New Roman"/>
          <w:sz w:val="24"/>
          <w:szCs w:val="24"/>
        </w:rPr>
        <w:t xml:space="preserve"> tūkst. eurų biudžeto išlaidų sąmata. Ataskaitinio lai</w:t>
      </w:r>
      <w:r w:rsidR="0046385B">
        <w:rPr>
          <w:rFonts w:ascii="Times New Roman" w:hAnsi="Times New Roman" w:cs="Times New Roman"/>
          <w:sz w:val="24"/>
          <w:szCs w:val="24"/>
        </w:rPr>
        <w:t>kotarpio asignavimų planas 199,8</w:t>
      </w:r>
      <w:r w:rsidRPr="001C0B36">
        <w:rPr>
          <w:rFonts w:ascii="Times New Roman" w:hAnsi="Times New Roman" w:cs="Times New Roman"/>
          <w:sz w:val="24"/>
          <w:szCs w:val="24"/>
        </w:rPr>
        <w:t xml:space="preserve"> tūkst. eurų.  Gauta asignavimų </w:t>
      </w:r>
      <w:r w:rsidR="0046385B">
        <w:rPr>
          <w:rFonts w:ascii="Times New Roman" w:hAnsi="Times New Roman" w:cs="Times New Roman"/>
          <w:sz w:val="24"/>
          <w:szCs w:val="24"/>
        </w:rPr>
        <w:t>per ataskaitinį laikotarpį 186,4</w:t>
      </w:r>
      <w:r w:rsidRPr="001C0B36">
        <w:rPr>
          <w:rFonts w:ascii="Times New Roman" w:hAnsi="Times New Roman" w:cs="Times New Roman"/>
          <w:sz w:val="24"/>
          <w:szCs w:val="24"/>
        </w:rPr>
        <w:t xml:space="preserve"> tūkst. </w:t>
      </w:r>
      <w:r w:rsidR="0046385B">
        <w:rPr>
          <w:rFonts w:ascii="Times New Roman" w:hAnsi="Times New Roman" w:cs="Times New Roman"/>
          <w:sz w:val="24"/>
          <w:szCs w:val="24"/>
        </w:rPr>
        <w:t>eurų, panaudota asignavimų 185,8</w:t>
      </w:r>
      <w:r w:rsidRPr="001C0B36">
        <w:rPr>
          <w:rFonts w:ascii="Times New Roman" w:hAnsi="Times New Roman" w:cs="Times New Roman"/>
          <w:sz w:val="24"/>
          <w:szCs w:val="24"/>
        </w:rPr>
        <w:t xml:space="preserve"> tūkst. eurų. </w:t>
      </w:r>
      <w:r w:rsidR="0046385B">
        <w:rPr>
          <w:rFonts w:ascii="Times New Roman" w:hAnsi="Times New Roman" w:cs="Times New Roman"/>
          <w:sz w:val="24"/>
          <w:szCs w:val="24"/>
        </w:rPr>
        <w:t>Asignavimų planas įvykdytas 93</w:t>
      </w:r>
      <w:r w:rsidR="003132EC">
        <w:rPr>
          <w:rFonts w:ascii="Times New Roman" w:hAnsi="Times New Roman" w:cs="Times New Roman"/>
          <w:sz w:val="24"/>
          <w:szCs w:val="24"/>
        </w:rPr>
        <w:t xml:space="preserve">,0 proc. </w:t>
      </w:r>
      <w:r w:rsidRPr="001C0B36">
        <w:rPr>
          <w:rFonts w:ascii="Times New Roman" w:hAnsi="Times New Roman" w:cs="Times New Roman"/>
          <w:sz w:val="24"/>
          <w:szCs w:val="24"/>
        </w:rPr>
        <w:t xml:space="preserve"> A</w:t>
      </w:r>
      <w:r w:rsidR="003132EC">
        <w:rPr>
          <w:rFonts w:ascii="Times New Roman" w:hAnsi="Times New Roman" w:cs="Times New Roman"/>
          <w:sz w:val="24"/>
          <w:szCs w:val="24"/>
        </w:rPr>
        <w:t>si</w:t>
      </w:r>
      <w:r w:rsidR="0046385B">
        <w:rPr>
          <w:rFonts w:ascii="Times New Roman" w:hAnsi="Times New Roman" w:cs="Times New Roman"/>
          <w:sz w:val="24"/>
          <w:szCs w:val="24"/>
        </w:rPr>
        <w:t>gnavimų planas neįvykdytas – 7</w:t>
      </w:r>
      <w:r w:rsidR="003132EC">
        <w:rPr>
          <w:rFonts w:ascii="Times New Roman" w:hAnsi="Times New Roman" w:cs="Times New Roman"/>
          <w:sz w:val="24"/>
          <w:szCs w:val="24"/>
        </w:rPr>
        <w:t xml:space="preserve"> proc.</w:t>
      </w:r>
      <w:r w:rsidR="003871F4" w:rsidRPr="003871F4">
        <w:rPr>
          <w:sz w:val="24"/>
          <w:szCs w:val="24"/>
        </w:rPr>
        <w:t xml:space="preserve"> </w:t>
      </w:r>
      <w:r w:rsidR="003871F4" w:rsidRPr="003871F4">
        <w:rPr>
          <w:rFonts w:ascii="Times New Roman" w:hAnsi="Times New Roman" w:cs="Times New Roman"/>
          <w:sz w:val="24"/>
          <w:szCs w:val="24"/>
        </w:rPr>
        <w:t>Didžiausia nepanaudota ataskaitinio laikotarpio asignavimų dalis, išlaidų pavadinimas –</w:t>
      </w:r>
      <w:r w:rsidR="003871F4">
        <w:rPr>
          <w:rFonts w:ascii="Times New Roman" w:hAnsi="Times New Roman" w:cs="Times New Roman"/>
          <w:sz w:val="24"/>
          <w:szCs w:val="24"/>
        </w:rPr>
        <w:t xml:space="preserve"> </w:t>
      </w:r>
      <w:r w:rsidR="003871F4" w:rsidRPr="003871F4">
        <w:rPr>
          <w:rFonts w:ascii="Times New Roman" w:hAnsi="Times New Roman" w:cs="Times New Roman"/>
          <w:sz w:val="24"/>
          <w:szCs w:val="24"/>
        </w:rPr>
        <w:t>darbo užmokestis pinigais. Asi</w:t>
      </w:r>
      <w:r w:rsidR="00690DD7">
        <w:rPr>
          <w:rFonts w:ascii="Times New Roman" w:hAnsi="Times New Roman" w:cs="Times New Roman"/>
          <w:sz w:val="24"/>
          <w:szCs w:val="24"/>
        </w:rPr>
        <w:t>gnavimų planas neįvykdytas -6,7</w:t>
      </w:r>
      <w:r w:rsidR="003526D5">
        <w:rPr>
          <w:rFonts w:ascii="Times New Roman" w:hAnsi="Times New Roman" w:cs="Times New Roman"/>
          <w:sz w:val="24"/>
          <w:szCs w:val="24"/>
        </w:rPr>
        <w:t xml:space="preserve"> proc. </w:t>
      </w:r>
      <w:r w:rsidR="0084172E" w:rsidRPr="003871F4">
        <w:rPr>
          <w:rFonts w:ascii="Times New Roman" w:hAnsi="Times New Roman" w:cs="Times New Roman"/>
          <w:sz w:val="24"/>
          <w:szCs w:val="24"/>
        </w:rPr>
        <w:t>Plano neįvykdymo priežastis – darbuotojų nenumatyti nedarbingumo laikotarpiai, kai</w:t>
      </w:r>
      <w:r w:rsidR="0084172E">
        <w:rPr>
          <w:rFonts w:ascii="Times New Roman" w:hAnsi="Times New Roman" w:cs="Times New Roman"/>
          <w:sz w:val="24"/>
          <w:szCs w:val="24"/>
        </w:rPr>
        <w:t xml:space="preserve"> kuriems pedagogams atostogos nukeltos į liepos mėn., kurie turėjo įtakos darbo užmokesčio fondo nepanaudojimui.  </w:t>
      </w:r>
      <w:r w:rsidR="004B793A">
        <w:rPr>
          <w:rFonts w:ascii="Times New Roman" w:hAnsi="Times New Roman" w:cs="Times New Roman"/>
          <w:sz w:val="24"/>
          <w:szCs w:val="24"/>
        </w:rPr>
        <w:t>Socialinio draudi</w:t>
      </w:r>
      <w:r w:rsidR="001A54F7">
        <w:rPr>
          <w:rFonts w:ascii="Times New Roman" w:hAnsi="Times New Roman" w:cs="Times New Roman"/>
          <w:sz w:val="24"/>
          <w:szCs w:val="24"/>
        </w:rPr>
        <w:t xml:space="preserve">mo įmokų planas neįvykdytas </w:t>
      </w:r>
      <w:r w:rsidR="00690DD7">
        <w:rPr>
          <w:rFonts w:ascii="Times New Roman" w:hAnsi="Times New Roman" w:cs="Times New Roman"/>
          <w:sz w:val="24"/>
          <w:szCs w:val="24"/>
        </w:rPr>
        <w:t>7</w:t>
      </w:r>
      <w:r w:rsidR="004B793A">
        <w:rPr>
          <w:rFonts w:ascii="Times New Roman" w:hAnsi="Times New Roman" w:cs="Times New Roman"/>
          <w:sz w:val="24"/>
          <w:szCs w:val="24"/>
        </w:rPr>
        <w:t xml:space="preserve"> proc. </w:t>
      </w:r>
      <w:r w:rsidR="004B793A" w:rsidRPr="004B793A">
        <w:rPr>
          <w:rFonts w:ascii="Times New Roman" w:hAnsi="Times New Roman" w:cs="Times New Roman"/>
          <w:sz w:val="24"/>
          <w:szCs w:val="24"/>
        </w:rPr>
        <w:t>Asignavimus panaudosime II</w:t>
      </w:r>
      <w:r w:rsidR="004B793A">
        <w:rPr>
          <w:rFonts w:ascii="Times New Roman" w:hAnsi="Times New Roman" w:cs="Times New Roman"/>
          <w:sz w:val="24"/>
          <w:szCs w:val="24"/>
        </w:rPr>
        <w:t>I</w:t>
      </w:r>
      <w:r w:rsidR="004B793A" w:rsidRPr="004B793A">
        <w:rPr>
          <w:rFonts w:ascii="Times New Roman" w:hAnsi="Times New Roman" w:cs="Times New Roman"/>
          <w:sz w:val="24"/>
          <w:szCs w:val="24"/>
        </w:rPr>
        <w:t>-ketvirtį</w:t>
      </w:r>
      <w:r w:rsidR="004B793A">
        <w:rPr>
          <w:rFonts w:ascii="Times New Roman" w:hAnsi="Times New Roman" w:cs="Times New Roman"/>
          <w:sz w:val="24"/>
          <w:szCs w:val="24"/>
        </w:rPr>
        <w:t>.</w:t>
      </w:r>
    </w:p>
    <w:p w:rsidR="001A54F7" w:rsidRPr="004B793A" w:rsidRDefault="001A54F7" w:rsidP="004B793A">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2.2.1.1.1.16 str. (kvalifikacijos kėlimo išlaidos) – 162,00 eurų nepanaudota, kadangi seminaras vyks liepos mėn.</w:t>
      </w:r>
    </w:p>
    <w:p w:rsidR="001C0B36" w:rsidRPr="001C0B36" w:rsidRDefault="00555AC5"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2.2.1.1.1.21 str. in</w:t>
      </w:r>
      <w:r w:rsidR="004B793A">
        <w:rPr>
          <w:sz w:val="24"/>
          <w:szCs w:val="24"/>
        </w:rPr>
        <w:t>formacinių technologijų preki</w:t>
      </w:r>
      <w:r w:rsidR="003964EF">
        <w:rPr>
          <w:sz w:val="24"/>
          <w:szCs w:val="24"/>
        </w:rPr>
        <w:t>ų ir paslaugų įsigijimo išlaidos</w:t>
      </w:r>
      <w:r w:rsidR="00C43189">
        <w:rPr>
          <w:sz w:val="24"/>
          <w:szCs w:val="24"/>
        </w:rPr>
        <w:t xml:space="preserve"> </w:t>
      </w:r>
      <w:r w:rsidR="004B793A">
        <w:rPr>
          <w:sz w:val="24"/>
          <w:szCs w:val="24"/>
        </w:rPr>
        <w:t>– kasinės išlaidos didesnės 5,12</w:t>
      </w:r>
      <w:r w:rsidR="00C43189">
        <w:rPr>
          <w:sz w:val="24"/>
          <w:szCs w:val="24"/>
        </w:rPr>
        <w:t xml:space="preserve"> eurais už gautus asignavimus,  kadangi apmokėtos išlaidos už suteiktas paslaugas.</w:t>
      </w:r>
      <w:r w:rsidR="001A54F7">
        <w:rPr>
          <w:sz w:val="24"/>
          <w:szCs w:val="24"/>
        </w:rPr>
        <w:t xml:space="preserve"> Nepanaudotas asignavimų lėšas -200,00 eurų panaudosime III- ketvirtį.</w:t>
      </w:r>
    </w:p>
    <w:p w:rsidR="001C0B36" w:rsidRPr="001C0B36" w:rsidRDefault="001C0B36"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1C0B36">
        <w:rPr>
          <w:sz w:val="24"/>
          <w:szCs w:val="24"/>
        </w:rPr>
        <w:tab/>
        <w:t xml:space="preserve"> Gautų nepanaudotų asignavimų likutis banko sąskait</w:t>
      </w:r>
      <w:r w:rsidR="008A4C6F">
        <w:rPr>
          <w:sz w:val="24"/>
          <w:szCs w:val="24"/>
        </w:rPr>
        <w:t>oje – 611,05</w:t>
      </w:r>
      <w:r w:rsidRPr="001C0B36">
        <w:rPr>
          <w:sz w:val="24"/>
          <w:szCs w:val="24"/>
        </w:rPr>
        <w:t xml:space="preserve"> €., kurį sudaro:</w:t>
      </w:r>
    </w:p>
    <w:p w:rsidR="001C0B36" w:rsidRDefault="001C0B36"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1C0B36">
        <w:rPr>
          <w:sz w:val="24"/>
          <w:szCs w:val="24"/>
        </w:rPr>
        <w:tab/>
        <w:t xml:space="preserve">2.1.1.1.1.1 (darbo užmokestis) </w:t>
      </w:r>
      <w:r w:rsidR="008A4C6F">
        <w:rPr>
          <w:sz w:val="24"/>
          <w:szCs w:val="24"/>
        </w:rPr>
        <w:t>– 449,80</w:t>
      </w:r>
      <w:r w:rsidR="00C43189">
        <w:rPr>
          <w:sz w:val="24"/>
          <w:szCs w:val="24"/>
        </w:rPr>
        <w:t xml:space="preserve"> </w:t>
      </w:r>
      <w:r w:rsidRPr="001C0B36">
        <w:rPr>
          <w:sz w:val="24"/>
          <w:szCs w:val="24"/>
        </w:rPr>
        <w:t>€;</w:t>
      </w:r>
    </w:p>
    <w:p w:rsidR="008A4C6F" w:rsidRPr="001C0B36" w:rsidRDefault="008A4C6F"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2.1.2.1.1.1 (socialinio draudimo išmokos) -83,33 €;</w:t>
      </w:r>
    </w:p>
    <w:p w:rsidR="001C0B36" w:rsidRPr="001C0B36" w:rsidRDefault="008A4C6F"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2.2.1.1.1.16 (kvalifikacijos kėlimo išlaidos) – 56,80</w:t>
      </w:r>
      <w:r w:rsidR="001C0B36" w:rsidRPr="001C0B36">
        <w:rPr>
          <w:sz w:val="24"/>
          <w:szCs w:val="24"/>
        </w:rPr>
        <w:t xml:space="preserve"> €;</w:t>
      </w:r>
    </w:p>
    <w:p w:rsidR="001C0B36" w:rsidRPr="001C0B36" w:rsidRDefault="00C43189"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 xml:space="preserve">2.2.1.1.1.23 (ūkinio inventoriaus įsigijimo išlaidos)) – </w:t>
      </w:r>
      <w:r w:rsidR="008A4C6F">
        <w:rPr>
          <w:sz w:val="24"/>
          <w:szCs w:val="24"/>
        </w:rPr>
        <w:t>2</w:t>
      </w:r>
      <w:r>
        <w:rPr>
          <w:sz w:val="24"/>
          <w:szCs w:val="24"/>
        </w:rPr>
        <w:t>1,12</w:t>
      </w:r>
      <w:r w:rsidR="001C0B36" w:rsidRPr="001C0B36">
        <w:rPr>
          <w:sz w:val="24"/>
          <w:szCs w:val="24"/>
        </w:rPr>
        <w:t xml:space="preserve"> €.</w:t>
      </w:r>
    </w:p>
    <w:p w:rsidR="00435662" w:rsidRDefault="00C06715" w:rsidP="00435662">
      <w:pPr>
        <w:pStyle w:val="HTMLiankstoformatuotas"/>
        <w:spacing w:line="360" w:lineRule="auto"/>
        <w:jc w:val="both"/>
        <w:rPr>
          <w:rFonts w:ascii="Times New Roman" w:hAnsi="Times New Roman" w:cs="Times New Roman"/>
          <w:sz w:val="24"/>
          <w:szCs w:val="24"/>
        </w:rPr>
      </w:pPr>
      <w:r>
        <w:rPr>
          <w:sz w:val="24"/>
          <w:szCs w:val="24"/>
        </w:rPr>
        <w:tab/>
      </w:r>
      <w:r w:rsidRPr="00435662">
        <w:rPr>
          <w:rFonts w:ascii="Times New Roman" w:hAnsi="Times New Roman" w:cs="Times New Roman"/>
          <w:sz w:val="24"/>
          <w:szCs w:val="24"/>
        </w:rPr>
        <w:t>2018</w:t>
      </w:r>
      <w:r w:rsidR="001C0B36" w:rsidRPr="00435662">
        <w:rPr>
          <w:rFonts w:ascii="Times New Roman" w:hAnsi="Times New Roman" w:cs="Times New Roman"/>
          <w:sz w:val="24"/>
          <w:szCs w:val="24"/>
        </w:rPr>
        <w:t xml:space="preserve"> metams apli</w:t>
      </w:r>
      <w:r w:rsidRPr="00435662">
        <w:rPr>
          <w:rFonts w:ascii="Times New Roman" w:hAnsi="Times New Roman" w:cs="Times New Roman"/>
          <w:sz w:val="24"/>
          <w:szCs w:val="24"/>
        </w:rPr>
        <w:t>nkos išlaidoms patvirtinta 647,9</w:t>
      </w:r>
      <w:r w:rsidR="001C0B36" w:rsidRPr="00435662">
        <w:rPr>
          <w:rFonts w:ascii="Times New Roman" w:hAnsi="Times New Roman" w:cs="Times New Roman"/>
          <w:sz w:val="24"/>
          <w:szCs w:val="24"/>
        </w:rPr>
        <w:t xml:space="preserve"> tūkst. eurų biudžeto išlaidų sąmata. Ataskaitinio lai</w:t>
      </w:r>
      <w:r w:rsidR="009F3834" w:rsidRPr="00435662">
        <w:rPr>
          <w:rFonts w:ascii="Times New Roman" w:hAnsi="Times New Roman" w:cs="Times New Roman"/>
          <w:sz w:val="24"/>
          <w:szCs w:val="24"/>
        </w:rPr>
        <w:t>kotarpio asignavimų planas 324,0</w:t>
      </w:r>
      <w:r w:rsidR="001C0B36" w:rsidRPr="00435662">
        <w:rPr>
          <w:rFonts w:ascii="Times New Roman" w:hAnsi="Times New Roman" w:cs="Times New Roman"/>
          <w:sz w:val="24"/>
          <w:szCs w:val="24"/>
        </w:rPr>
        <w:t xml:space="preserve"> tūkst. eurų. Gauta asignavimų </w:t>
      </w:r>
      <w:r w:rsidR="009F3834" w:rsidRPr="00435662">
        <w:rPr>
          <w:rFonts w:ascii="Times New Roman" w:hAnsi="Times New Roman" w:cs="Times New Roman"/>
          <w:sz w:val="24"/>
          <w:szCs w:val="24"/>
        </w:rPr>
        <w:t>per ataskaitinį laikotarpį 309,9</w:t>
      </w:r>
      <w:r w:rsidR="001C0B36" w:rsidRPr="00435662">
        <w:rPr>
          <w:rFonts w:ascii="Times New Roman" w:hAnsi="Times New Roman" w:cs="Times New Roman"/>
          <w:sz w:val="24"/>
          <w:szCs w:val="24"/>
        </w:rPr>
        <w:t xml:space="preserve"> tūkst</w:t>
      </w:r>
      <w:r w:rsidRPr="00435662">
        <w:rPr>
          <w:rFonts w:ascii="Times New Roman" w:hAnsi="Times New Roman" w:cs="Times New Roman"/>
          <w:sz w:val="24"/>
          <w:szCs w:val="24"/>
        </w:rPr>
        <w:t xml:space="preserve">. </w:t>
      </w:r>
      <w:r w:rsidR="009F3834" w:rsidRPr="00435662">
        <w:rPr>
          <w:rFonts w:ascii="Times New Roman" w:hAnsi="Times New Roman" w:cs="Times New Roman"/>
          <w:sz w:val="24"/>
          <w:szCs w:val="24"/>
        </w:rPr>
        <w:t>eurų, panaudota asignavimų 309,8</w:t>
      </w:r>
      <w:r w:rsidR="001C0B36" w:rsidRPr="00435662">
        <w:rPr>
          <w:rFonts w:ascii="Times New Roman" w:hAnsi="Times New Roman" w:cs="Times New Roman"/>
          <w:sz w:val="24"/>
          <w:szCs w:val="24"/>
        </w:rPr>
        <w:t xml:space="preserve"> tūkst. eurų. </w:t>
      </w:r>
      <w:r w:rsidR="00690DD7">
        <w:rPr>
          <w:rFonts w:ascii="Times New Roman" w:hAnsi="Times New Roman" w:cs="Times New Roman"/>
          <w:sz w:val="24"/>
          <w:szCs w:val="24"/>
        </w:rPr>
        <w:t>Asignavimų planas įvykdytas 96</w:t>
      </w:r>
      <w:r w:rsidR="001C0B36" w:rsidRPr="00435662">
        <w:rPr>
          <w:rFonts w:ascii="Times New Roman" w:hAnsi="Times New Roman" w:cs="Times New Roman"/>
          <w:sz w:val="24"/>
          <w:szCs w:val="24"/>
        </w:rPr>
        <w:t xml:space="preserve"> proc.</w:t>
      </w:r>
      <w:r w:rsidR="0082607E" w:rsidRPr="00435662">
        <w:rPr>
          <w:rFonts w:ascii="Times New Roman" w:hAnsi="Times New Roman" w:cs="Times New Roman"/>
          <w:sz w:val="24"/>
          <w:szCs w:val="24"/>
        </w:rPr>
        <w:t xml:space="preserve"> Asignavimų planas neįvykdytas – 4 proc.</w:t>
      </w:r>
      <w:r w:rsidR="001C0B36" w:rsidRPr="00435662">
        <w:rPr>
          <w:rFonts w:ascii="Times New Roman" w:hAnsi="Times New Roman" w:cs="Times New Roman"/>
          <w:sz w:val="24"/>
          <w:szCs w:val="24"/>
        </w:rPr>
        <w:t xml:space="preserve"> </w:t>
      </w:r>
      <w:r w:rsidR="00555AC5" w:rsidRPr="00435662">
        <w:rPr>
          <w:rFonts w:ascii="Times New Roman" w:hAnsi="Times New Roman" w:cs="Times New Roman"/>
          <w:sz w:val="24"/>
          <w:szCs w:val="24"/>
        </w:rPr>
        <w:t>Gauta asignavimų per ataskaitinį laikotarpį 309,9 tūkst. eurų, panaudota asignavimų 309,8 tūkst. eu</w:t>
      </w:r>
      <w:r w:rsidR="00E05355">
        <w:rPr>
          <w:rFonts w:ascii="Times New Roman" w:hAnsi="Times New Roman" w:cs="Times New Roman"/>
          <w:sz w:val="24"/>
          <w:szCs w:val="24"/>
        </w:rPr>
        <w:t>rų.</w:t>
      </w:r>
      <w:r w:rsidR="00435662" w:rsidRPr="00435662">
        <w:rPr>
          <w:rFonts w:ascii="Times New Roman" w:hAnsi="Times New Roman" w:cs="Times New Roman"/>
          <w:sz w:val="24"/>
          <w:szCs w:val="24"/>
        </w:rPr>
        <w:t xml:space="preserve"> </w:t>
      </w:r>
      <w:r w:rsidR="00277A55">
        <w:rPr>
          <w:rFonts w:ascii="Times New Roman" w:hAnsi="Times New Roman" w:cs="Times New Roman"/>
          <w:sz w:val="24"/>
          <w:szCs w:val="24"/>
        </w:rPr>
        <w:t xml:space="preserve"> Darbo užmokesčio planas neįvykdytas –</w:t>
      </w:r>
      <w:r w:rsidR="00435662">
        <w:rPr>
          <w:rFonts w:ascii="Times New Roman" w:hAnsi="Times New Roman" w:cs="Times New Roman"/>
          <w:sz w:val="24"/>
          <w:szCs w:val="24"/>
        </w:rPr>
        <w:t xml:space="preserve"> </w:t>
      </w:r>
      <w:r w:rsidR="00277A55">
        <w:rPr>
          <w:rFonts w:ascii="Times New Roman" w:hAnsi="Times New Roman" w:cs="Times New Roman"/>
          <w:sz w:val="24"/>
          <w:szCs w:val="24"/>
        </w:rPr>
        <w:t>2 proc. N</w:t>
      </w:r>
      <w:r w:rsidR="00435662">
        <w:rPr>
          <w:rFonts w:ascii="Times New Roman" w:hAnsi="Times New Roman" w:cs="Times New Roman"/>
          <w:sz w:val="24"/>
          <w:szCs w:val="24"/>
        </w:rPr>
        <w:t xml:space="preserve">eįvykdymo priežastis - darbuotojų nenumatyti nedarbingumo laikotarpiai, kai kuriems darbuotojams pakeisti atostogų grafikai, kurie turėjo įtakos darbo užmokesčio fondo nepanaudojimui. </w:t>
      </w:r>
      <w:r w:rsidR="00435662" w:rsidRPr="00435662">
        <w:rPr>
          <w:rFonts w:ascii="Times New Roman" w:hAnsi="Times New Roman" w:cs="Times New Roman"/>
          <w:sz w:val="24"/>
          <w:szCs w:val="24"/>
        </w:rPr>
        <w:t>Asignavimai bus panaudoti III ketvirtį</w:t>
      </w:r>
      <w:r w:rsidR="000715F7">
        <w:rPr>
          <w:rFonts w:ascii="Times New Roman" w:hAnsi="Times New Roman" w:cs="Times New Roman"/>
          <w:sz w:val="24"/>
          <w:szCs w:val="24"/>
        </w:rPr>
        <w:t>.</w:t>
      </w:r>
    </w:p>
    <w:p w:rsidR="000715F7" w:rsidRDefault="000715F7" w:rsidP="0043566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2.2.1.1.1.1 (mitybos išlaidos) – 3200,00 eurų asignavimo lėšų pagal planą nepanaudota, kadangi daug mokinių savaitgaliais išvyksta namo.</w:t>
      </w:r>
    </w:p>
    <w:p w:rsidR="000715F7" w:rsidRDefault="00435662" w:rsidP="000715F7">
      <w:pPr>
        <w:pStyle w:val="HTMLiankstoformatuotas"/>
        <w:spacing w:line="360" w:lineRule="auto"/>
        <w:jc w:val="both"/>
        <w:rPr>
          <w:rFonts w:ascii="Times New Roman" w:hAnsi="Times New Roman" w:cs="Times New Roman"/>
          <w:sz w:val="24"/>
          <w:szCs w:val="24"/>
        </w:rPr>
      </w:pPr>
      <w:r>
        <w:rPr>
          <w:sz w:val="24"/>
          <w:szCs w:val="24"/>
        </w:rPr>
        <w:t xml:space="preserve"> </w:t>
      </w:r>
      <w:r w:rsidR="000715F7">
        <w:rPr>
          <w:sz w:val="24"/>
          <w:szCs w:val="24"/>
        </w:rPr>
        <w:tab/>
      </w:r>
      <w:r w:rsidR="000715F7">
        <w:rPr>
          <w:rFonts w:ascii="Times New Roman" w:hAnsi="Times New Roman" w:cs="Times New Roman"/>
          <w:sz w:val="24"/>
          <w:szCs w:val="24"/>
        </w:rPr>
        <w:t>2.2.1.1.1.2str. medikamentai – 200,00 eurų asignavimo lėšų pagal planą nepanaudota , dėl mažo mokinių sergamumo.</w:t>
      </w:r>
    </w:p>
    <w:p w:rsidR="000715F7" w:rsidRDefault="000715F7" w:rsidP="000715F7">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2.2.1.1.1.5 str. ryšių paslaugos – 100,00 eurų asignavimo lėšų pagal planą nepanaudota, kadangi mokame už faktiškai suteiktas paslaugas.</w:t>
      </w:r>
    </w:p>
    <w:p w:rsidR="001C0B36" w:rsidRPr="001C0B36" w:rsidRDefault="00885830"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w:t>
      </w:r>
      <w:r w:rsidR="000715F7">
        <w:rPr>
          <w:sz w:val="24"/>
          <w:szCs w:val="24"/>
        </w:rPr>
        <w:t>1.6 str. transporto išlaidos – 700,00</w:t>
      </w:r>
      <w:r w:rsidR="001C0B36" w:rsidRPr="001C0B36">
        <w:rPr>
          <w:sz w:val="24"/>
          <w:szCs w:val="24"/>
        </w:rPr>
        <w:t xml:space="preserve"> eurų asignavimo lėšų pagal planą nepanaud</w:t>
      </w:r>
      <w:r w:rsidR="000715F7">
        <w:rPr>
          <w:sz w:val="24"/>
          <w:szCs w:val="24"/>
        </w:rPr>
        <w:t>ota</w:t>
      </w:r>
      <w:r w:rsidR="00277A55">
        <w:rPr>
          <w:sz w:val="24"/>
          <w:szCs w:val="24"/>
        </w:rPr>
        <w:t xml:space="preserve">, </w:t>
      </w:r>
      <w:r w:rsidR="000715F7">
        <w:rPr>
          <w:sz w:val="24"/>
          <w:szCs w:val="24"/>
        </w:rPr>
        <w:t xml:space="preserve"> kadangi mokyklos autobusas </w:t>
      </w:r>
      <w:r w:rsidR="008B4593">
        <w:rPr>
          <w:sz w:val="24"/>
          <w:szCs w:val="24"/>
        </w:rPr>
        <w:t>nebenaudojamas.</w:t>
      </w:r>
    </w:p>
    <w:p w:rsidR="001C0B36" w:rsidRDefault="001C0B36"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1C0B36">
        <w:rPr>
          <w:sz w:val="24"/>
          <w:szCs w:val="24"/>
        </w:rPr>
        <w:tab/>
        <w:t>2.2.1.1.</w:t>
      </w:r>
      <w:r w:rsidR="00885830">
        <w:rPr>
          <w:sz w:val="24"/>
          <w:szCs w:val="24"/>
        </w:rPr>
        <w:t xml:space="preserve">1.7 str. aprangos ir ir </w:t>
      </w:r>
      <w:r w:rsidR="000715F7">
        <w:rPr>
          <w:sz w:val="24"/>
          <w:szCs w:val="24"/>
        </w:rPr>
        <w:t>patalynės įsigijimo išlaidos – 2</w:t>
      </w:r>
      <w:r w:rsidRPr="001C0B36">
        <w:rPr>
          <w:sz w:val="24"/>
          <w:szCs w:val="24"/>
        </w:rPr>
        <w:t>00,00 eurų asignavimo lėšų pagal planą nepanaudota, kadangi mokame už faktiškai suteiktas</w:t>
      </w:r>
      <w:r w:rsidR="002714F5">
        <w:rPr>
          <w:sz w:val="24"/>
          <w:szCs w:val="24"/>
        </w:rPr>
        <w:t xml:space="preserve"> skalbimo</w:t>
      </w:r>
      <w:r w:rsidRPr="001C0B36">
        <w:rPr>
          <w:sz w:val="24"/>
          <w:szCs w:val="24"/>
        </w:rPr>
        <w:t xml:space="preserve"> paslaugas.</w:t>
      </w:r>
    </w:p>
    <w:p w:rsidR="00FB3E3F" w:rsidRDefault="00FB3E3F"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2.2.1.1.1.11 str. komandiruočių išlaidos – 500,00 eurų liko nepanaudota, kadangi darbuotojai į komandiruotes nebuvo išvykę.</w:t>
      </w:r>
    </w:p>
    <w:p w:rsidR="008B4593" w:rsidRDefault="008B4593"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 xml:space="preserve">2.2.1.1.1.15 str. materialiojo turto paprastojo remonto išlaidos -700,00 eurų asignavimo lėšų nepanaudota, kadangi </w:t>
      </w:r>
      <w:r w:rsidR="00D33A8F">
        <w:rPr>
          <w:sz w:val="24"/>
          <w:szCs w:val="24"/>
        </w:rPr>
        <w:t>remonto darbai nukelti į III- ketvirtį.</w:t>
      </w:r>
    </w:p>
    <w:p w:rsidR="00D33A8F" w:rsidRPr="001C0B36" w:rsidRDefault="00D33A8F"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2.2.1.1.1.16 str. kvalifikacijos kėlimo išlaidos - 600,00 eu</w:t>
      </w:r>
      <w:r w:rsidR="001A54F7">
        <w:rPr>
          <w:sz w:val="24"/>
          <w:szCs w:val="24"/>
        </w:rPr>
        <w:t>rų asignavimo lėšų nepanaudota</w:t>
      </w:r>
      <w:r w:rsidR="00277A55">
        <w:rPr>
          <w:sz w:val="24"/>
          <w:szCs w:val="24"/>
        </w:rPr>
        <w:t>, kadangi  seminarai vyks III – ketvirtį.</w:t>
      </w:r>
    </w:p>
    <w:p w:rsidR="001C0B36" w:rsidRPr="001C0B36" w:rsidRDefault="00AB657A"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2.2.1.1.1.21 str.</w:t>
      </w:r>
      <w:r w:rsidRPr="00AB657A">
        <w:rPr>
          <w:sz w:val="24"/>
          <w:szCs w:val="24"/>
        </w:rPr>
        <w:t xml:space="preserve"> </w:t>
      </w:r>
      <w:r>
        <w:rPr>
          <w:sz w:val="24"/>
          <w:szCs w:val="24"/>
        </w:rPr>
        <w:t xml:space="preserve">informacinių technologijų prekių ir paslaugų įsigijimo išlaidos </w:t>
      </w:r>
      <w:r w:rsidR="00177AE7">
        <w:rPr>
          <w:sz w:val="24"/>
          <w:szCs w:val="24"/>
        </w:rPr>
        <w:t xml:space="preserve">- </w:t>
      </w:r>
      <w:r w:rsidR="00D33A8F">
        <w:rPr>
          <w:sz w:val="24"/>
          <w:szCs w:val="24"/>
        </w:rPr>
        <w:t>13</w:t>
      </w:r>
      <w:r w:rsidR="001C0B36" w:rsidRPr="001C0B36">
        <w:rPr>
          <w:sz w:val="24"/>
          <w:szCs w:val="24"/>
        </w:rPr>
        <w:t>0</w:t>
      </w:r>
      <w:r>
        <w:rPr>
          <w:sz w:val="24"/>
          <w:szCs w:val="24"/>
        </w:rPr>
        <w:t>0</w:t>
      </w:r>
      <w:r w:rsidR="001C0B36" w:rsidRPr="001C0B36">
        <w:rPr>
          <w:sz w:val="24"/>
          <w:szCs w:val="24"/>
        </w:rPr>
        <w:t xml:space="preserve">,00 eurų asignavimo lėšų pagal </w:t>
      </w:r>
      <w:r>
        <w:rPr>
          <w:sz w:val="24"/>
          <w:szCs w:val="24"/>
        </w:rPr>
        <w:t xml:space="preserve">planą nepanaudota, kadangi </w:t>
      </w:r>
      <w:r w:rsidR="00B714EC">
        <w:rPr>
          <w:sz w:val="24"/>
          <w:szCs w:val="24"/>
        </w:rPr>
        <w:t>prekių pirkimas atidėtas į II</w:t>
      </w:r>
      <w:r w:rsidR="00D33A8F">
        <w:rPr>
          <w:sz w:val="24"/>
          <w:szCs w:val="24"/>
        </w:rPr>
        <w:t>I</w:t>
      </w:r>
      <w:r w:rsidR="00B714EC">
        <w:rPr>
          <w:sz w:val="24"/>
          <w:szCs w:val="24"/>
        </w:rPr>
        <w:t xml:space="preserve"> – ketvirtį.</w:t>
      </w:r>
    </w:p>
    <w:p w:rsidR="001C0B36" w:rsidRPr="001C0B36" w:rsidRDefault="001C0B36"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1C0B36">
        <w:rPr>
          <w:sz w:val="24"/>
          <w:szCs w:val="24"/>
        </w:rPr>
        <w:tab/>
        <w:t>2</w:t>
      </w:r>
      <w:r w:rsidR="00B714EC">
        <w:rPr>
          <w:sz w:val="24"/>
          <w:szCs w:val="24"/>
        </w:rPr>
        <w:t xml:space="preserve">.2.1.1.1.30 str. kitų prekių ir </w:t>
      </w:r>
      <w:r w:rsidR="00D33A8F">
        <w:rPr>
          <w:sz w:val="24"/>
          <w:szCs w:val="24"/>
        </w:rPr>
        <w:t>paslaugų įsigijimo išlaidos – 1400</w:t>
      </w:r>
      <w:r w:rsidRPr="001C0B36">
        <w:rPr>
          <w:sz w:val="24"/>
          <w:szCs w:val="24"/>
        </w:rPr>
        <w:t xml:space="preserve"> eurų asignavimo lėšų liko nepana</w:t>
      </w:r>
      <w:r w:rsidR="00B714EC">
        <w:rPr>
          <w:sz w:val="24"/>
          <w:szCs w:val="24"/>
        </w:rPr>
        <w:t>udota, kadangi suteikta mažiau paslaugų.</w:t>
      </w:r>
      <w:r w:rsidR="00D33A8F">
        <w:rPr>
          <w:sz w:val="24"/>
          <w:szCs w:val="24"/>
        </w:rPr>
        <w:t xml:space="preserve"> Asignavimus panaudosime III- ketvirtį.</w:t>
      </w:r>
    </w:p>
    <w:p w:rsidR="001C0B36" w:rsidRPr="001C0B36" w:rsidRDefault="001C0B36"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1C0B36">
        <w:rPr>
          <w:sz w:val="24"/>
          <w:szCs w:val="24"/>
        </w:rPr>
        <w:t xml:space="preserve"> Gautų nepanaudotų asignavimų</w:t>
      </w:r>
      <w:r w:rsidR="002317CC">
        <w:rPr>
          <w:sz w:val="24"/>
          <w:szCs w:val="24"/>
        </w:rPr>
        <w:t xml:space="preserve"> likutis banko sąskaitoje 100,74</w:t>
      </w:r>
      <w:r w:rsidRPr="001C0B36">
        <w:rPr>
          <w:sz w:val="24"/>
          <w:szCs w:val="24"/>
        </w:rPr>
        <w:t xml:space="preserve"> €, kurį sudaro:</w:t>
      </w:r>
    </w:p>
    <w:p w:rsidR="001C0B36" w:rsidRPr="001C0B36" w:rsidRDefault="001C0B36"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1C0B36">
        <w:rPr>
          <w:sz w:val="24"/>
          <w:szCs w:val="24"/>
        </w:rPr>
        <w:tab/>
        <w:t>2.1.1</w:t>
      </w:r>
      <w:r w:rsidR="00B714EC">
        <w:rPr>
          <w:sz w:val="24"/>
          <w:szCs w:val="24"/>
        </w:rPr>
        <w:t>.</w:t>
      </w:r>
      <w:r w:rsidR="002317CC">
        <w:rPr>
          <w:sz w:val="24"/>
          <w:szCs w:val="24"/>
        </w:rPr>
        <w:t>1.1.1 (darbo užmokestis) – 29,48</w:t>
      </w:r>
      <w:r w:rsidRPr="001C0B36">
        <w:rPr>
          <w:sz w:val="24"/>
          <w:szCs w:val="24"/>
        </w:rPr>
        <w:t xml:space="preserve"> €;</w:t>
      </w:r>
    </w:p>
    <w:p w:rsidR="001C0B36" w:rsidRPr="001C0B36" w:rsidRDefault="001C0B36"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1C0B36">
        <w:rPr>
          <w:sz w:val="24"/>
          <w:szCs w:val="24"/>
        </w:rPr>
        <w:tab/>
        <w:t>2.2.1</w:t>
      </w:r>
      <w:r w:rsidR="00B714EC">
        <w:rPr>
          <w:sz w:val="24"/>
          <w:szCs w:val="24"/>
        </w:rPr>
        <w:t>.1.1.5 (ryšių pasla</w:t>
      </w:r>
      <w:r w:rsidR="002317CC">
        <w:rPr>
          <w:sz w:val="24"/>
          <w:szCs w:val="24"/>
        </w:rPr>
        <w:t>ugos) – 43,01</w:t>
      </w:r>
      <w:r w:rsidRPr="001C0B36">
        <w:rPr>
          <w:sz w:val="24"/>
          <w:szCs w:val="24"/>
        </w:rPr>
        <w:t xml:space="preserve"> €;</w:t>
      </w:r>
    </w:p>
    <w:p w:rsidR="001C0B36" w:rsidRDefault="001C0B36"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1C0B36">
        <w:rPr>
          <w:sz w:val="24"/>
          <w:szCs w:val="24"/>
        </w:rPr>
        <w:tab/>
        <w:t>2.2.1.</w:t>
      </w:r>
      <w:r w:rsidR="00B714EC">
        <w:rPr>
          <w:sz w:val="24"/>
          <w:szCs w:val="24"/>
        </w:rPr>
        <w:t>1.1.21 (informacinių tech. prekių</w:t>
      </w:r>
      <w:r w:rsidR="002317CC">
        <w:rPr>
          <w:sz w:val="24"/>
          <w:szCs w:val="24"/>
        </w:rPr>
        <w:t xml:space="preserve"> ir paslaugų įsigijimas) – 6,72</w:t>
      </w:r>
      <w:r w:rsidRPr="001C0B36">
        <w:rPr>
          <w:sz w:val="24"/>
          <w:szCs w:val="24"/>
        </w:rPr>
        <w:t xml:space="preserve"> €;</w:t>
      </w:r>
    </w:p>
    <w:p w:rsidR="002317CC" w:rsidRPr="001C0B36" w:rsidRDefault="002317CC"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2.2.1.1.1.23 (ūkinio inventoriaus įsigijimo išlaidos) – 14,83</w:t>
      </w:r>
      <w:r w:rsidR="007C52CB">
        <w:rPr>
          <w:sz w:val="24"/>
          <w:szCs w:val="24"/>
        </w:rPr>
        <w:t xml:space="preserve"> €</w:t>
      </w:r>
      <w:r>
        <w:rPr>
          <w:sz w:val="24"/>
          <w:szCs w:val="24"/>
        </w:rPr>
        <w:t>;</w:t>
      </w:r>
    </w:p>
    <w:p w:rsidR="001C0B36" w:rsidRPr="001C0B36" w:rsidRDefault="00B714EC"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2.2.1.1.1.30 (kitų prekių</w:t>
      </w:r>
      <w:r w:rsidR="002317CC">
        <w:rPr>
          <w:sz w:val="24"/>
          <w:szCs w:val="24"/>
        </w:rPr>
        <w:t xml:space="preserve"> ir paslaugų įsigijimas) – 6,70</w:t>
      </w:r>
      <w:r w:rsidR="001C0B36" w:rsidRPr="001C0B36">
        <w:rPr>
          <w:sz w:val="24"/>
          <w:szCs w:val="24"/>
        </w:rPr>
        <w:t xml:space="preserve"> €.</w:t>
      </w:r>
    </w:p>
    <w:p w:rsidR="001C0B36" w:rsidRDefault="00BB29CD"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 xml:space="preserve">             2018</w:t>
      </w:r>
      <w:r w:rsidR="008A21DD">
        <w:rPr>
          <w:sz w:val="24"/>
          <w:szCs w:val="24"/>
        </w:rPr>
        <w:t xml:space="preserve"> m.</w:t>
      </w:r>
      <w:r w:rsidR="001C0B36" w:rsidRPr="001C0B36">
        <w:rPr>
          <w:sz w:val="24"/>
          <w:szCs w:val="24"/>
        </w:rPr>
        <w:t xml:space="preserve"> išlaidoms iš pajamų už atsitiktines pa</w:t>
      </w:r>
      <w:r w:rsidR="008A21DD">
        <w:rPr>
          <w:sz w:val="24"/>
          <w:szCs w:val="24"/>
        </w:rPr>
        <w:t xml:space="preserve">slaugas patvirtinta 15,0 tūkst. </w:t>
      </w:r>
      <w:r w:rsidR="001C0B36" w:rsidRPr="001C0B36">
        <w:rPr>
          <w:sz w:val="24"/>
          <w:szCs w:val="24"/>
        </w:rPr>
        <w:t xml:space="preserve">eurų biudžeto išlaidų </w:t>
      </w:r>
      <w:r w:rsidR="00C93A1F">
        <w:rPr>
          <w:sz w:val="24"/>
          <w:szCs w:val="24"/>
        </w:rPr>
        <w:t>sąmata. Ataskaitinio</w:t>
      </w:r>
      <w:r w:rsidR="001C0B36" w:rsidRPr="001C0B36">
        <w:rPr>
          <w:sz w:val="24"/>
          <w:szCs w:val="24"/>
        </w:rPr>
        <w:t xml:space="preserve"> laikotar</w:t>
      </w:r>
      <w:r w:rsidR="00C93A1F">
        <w:rPr>
          <w:sz w:val="24"/>
          <w:szCs w:val="24"/>
        </w:rPr>
        <w:t>pio</w:t>
      </w:r>
      <w:r w:rsidR="00BD434B">
        <w:rPr>
          <w:sz w:val="24"/>
          <w:szCs w:val="24"/>
        </w:rPr>
        <w:t xml:space="preserve"> asignavimų planas 6500,00</w:t>
      </w:r>
      <w:r w:rsidR="001C0B36" w:rsidRPr="001C0B36">
        <w:rPr>
          <w:sz w:val="24"/>
          <w:szCs w:val="24"/>
        </w:rPr>
        <w:t xml:space="preserve"> t</w:t>
      </w:r>
      <w:r>
        <w:rPr>
          <w:sz w:val="24"/>
          <w:szCs w:val="24"/>
        </w:rPr>
        <w:t>ūkst. eurų.</w:t>
      </w:r>
      <w:r w:rsidR="001C0B36" w:rsidRPr="001C0B36">
        <w:rPr>
          <w:sz w:val="24"/>
          <w:szCs w:val="24"/>
        </w:rPr>
        <w:t xml:space="preserve"> Asignavimų planas</w:t>
      </w:r>
      <w:r w:rsidR="00BD434B">
        <w:rPr>
          <w:sz w:val="24"/>
          <w:szCs w:val="24"/>
        </w:rPr>
        <w:t xml:space="preserve"> įvykdytas 88</w:t>
      </w:r>
      <w:r w:rsidR="00BD04B5">
        <w:rPr>
          <w:sz w:val="24"/>
          <w:szCs w:val="24"/>
        </w:rPr>
        <w:t xml:space="preserve"> </w:t>
      </w:r>
      <w:r w:rsidR="00BD434B">
        <w:rPr>
          <w:sz w:val="24"/>
          <w:szCs w:val="24"/>
        </w:rPr>
        <w:t>proc.</w:t>
      </w:r>
      <w:r w:rsidR="001C0B36" w:rsidRPr="001C0B36">
        <w:rPr>
          <w:sz w:val="24"/>
          <w:szCs w:val="24"/>
        </w:rPr>
        <w:t xml:space="preserve"> Per ataskaitinį laikotarpį už teikia</w:t>
      </w:r>
      <w:r w:rsidR="00BD434B">
        <w:rPr>
          <w:sz w:val="24"/>
          <w:szCs w:val="24"/>
        </w:rPr>
        <w:t>mas paslaugas gauta lėšų 9925,63</w:t>
      </w:r>
      <w:r w:rsidR="001C0B36" w:rsidRPr="001C0B36">
        <w:rPr>
          <w:sz w:val="24"/>
          <w:szCs w:val="24"/>
        </w:rPr>
        <w:t xml:space="preserve"> €, pervesta į savivaldybė</w:t>
      </w:r>
      <w:r w:rsidR="00BD434B">
        <w:rPr>
          <w:sz w:val="24"/>
          <w:szCs w:val="24"/>
        </w:rPr>
        <w:t>s biudžetą pajamų įmokų 9925,63</w:t>
      </w:r>
      <w:r w:rsidR="001C0B36" w:rsidRPr="001C0B36">
        <w:rPr>
          <w:sz w:val="24"/>
          <w:szCs w:val="24"/>
        </w:rPr>
        <w:t xml:space="preserve"> €.</w:t>
      </w:r>
    </w:p>
    <w:p w:rsidR="00FC43FC" w:rsidRDefault="00FC43FC"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r>
      <w:r w:rsidRPr="001C0B36">
        <w:rPr>
          <w:sz w:val="24"/>
          <w:szCs w:val="24"/>
        </w:rPr>
        <w:t>Gautų nepanaudotų asignavimų</w:t>
      </w:r>
      <w:r>
        <w:rPr>
          <w:sz w:val="24"/>
          <w:szCs w:val="24"/>
        </w:rPr>
        <w:t xml:space="preserve"> likutis banko sąskaitoje 103,67</w:t>
      </w:r>
      <w:r w:rsidRPr="001C0B36">
        <w:rPr>
          <w:sz w:val="24"/>
          <w:szCs w:val="24"/>
        </w:rPr>
        <w:t xml:space="preserve"> €, kurį sudaro:</w:t>
      </w:r>
    </w:p>
    <w:p w:rsidR="00FC43FC" w:rsidRDefault="00FC43FC"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PMingLiU-ExtB" w:eastAsia="PMingLiU-ExtB" w:hAnsi="PMingLiU-ExtB" w:cs="PMingLiU-ExtB"/>
          <w:sz w:val="24"/>
          <w:szCs w:val="24"/>
        </w:rPr>
      </w:pPr>
      <w:r>
        <w:rPr>
          <w:sz w:val="24"/>
          <w:szCs w:val="24"/>
        </w:rPr>
        <w:tab/>
        <w:t>2.2.1.1.1.07 (aprangos ir patalynės įsigijimo išlaidos) – 44,17</w:t>
      </w:r>
      <w:r w:rsidR="00277A55">
        <w:rPr>
          <w:sz w:val="24"/>
          <w:szCs w:val="24"/>
        </w:rPr>
        <w:t xml:space="preserve"> €</w:t>
      </w:r>
      <w:r>
        <w:rPr>
          <w:sz w:val="24"/>
          <w:szCs w:val="24"/>
        </w:rPr>
        <w:t xml:space="preserve"> </w:t>
      </w:r>
      <w:r>
        <w:rPr>
          <w:rFonts w:ascii="PMingLiU-ExtB" w:eastAsia="PMingLiU-ExtB" w:hAnsi="PMingLiU-ExtB" w:cs="PMingLiU-ExtB"/>
          <w:sz w:val="24"/>
          <w:szCs w:val="24"/>
        </w:rPr>
        <w:t>;</w:t>
      </w:r>
    </w:p>
    <w:p w:rsidR="00FC43FC" w:rsidRPr="00FC43FC" w:rsidRDefault="00FC43FC"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eastAsia="MS Gothic"/>
          <w:sz w:val="24"/>
          <w:szCs w:val="24"/>
        </w:rPr>
      </w:pPr>
      <w:r>
        <w:rPr>
          <w:rFonts w:ascii="PMingLiU-ExtB" w:eastAsia="PMingLiU-ExtB" w:hAnsi="PMingLiU-ExtB" w:cs="PMingLiU-ExtB"/>
          <w:sz w:val="24"/>
          <w:szCs w:val="24"/>
        </w:rPr>
        <w:tab/>
      </w:r>
      <w:r w:rsidRPr="00FC43FC">
        <w:rPr>
          <w:rFonts w:eastAsia="PMingLiU-ExtB"/>
          <w:sz w:val="24"/>
          <w:szCs w:val="24"/>
        </w:rPr>
        <w:t>2.2.1.1.1.30 (kit</w:t>
      </w:r>
      <w:r w:rsidRPr="00FC43FC">
        <w:rPr>
          <w:rFonts w:eastAsia="MS Gothic"/>
          <w:sz w:val="24"/>
          <w:szCs w:val="24"/>
        </w:rPr>
        <w:t>ų prekių</w:t>
      </w:r>
      <w:r>
        <w:rPr>
          <w:rFonts w:eastAsia="MS Gothic"/>
          <w:sz w:val="24"/>
          <w:szCs w:val="24"/>
        </w:rPr>
        <w:t xml:space="preserve"> ir paslaugų įsigijimo išlaidos) – 59,50 €.</w:t>
      </w:r>
    </w:p>
    <w:p w:rsidR="001C0B36" w:rsidRPr="001C0B36" w:rsidRDefault="008A21DD"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 xml:space="preserve">            2018</w:t>
      </w:r>
      <w:r w:rsidR="001C0B36" w:rsidRPr="001C0B36">
        <w:rPr>
          <w:sz w:val="24"/>
          <w:szCs w:val="24"/>
        </w:rPr>
        <w:t xml:space="preserve"> m. sausio 1 d. savivaldybės biudžete pervestų, bet negautų lėš</w:t>
      </w:r>
      <w:r>
        <w:rPr>
          <w:sz w:val="24"/>
          <w:szCs w:val="24"/>
        </w:rPr>
        <w:t>ų likutis už paslaugas – 210,71</w:t>
      </w:r>
      <w:r w:rsidR="001C0B36" w:rsidRPr="001C0B36">
        <w:rPr>
          <w:sz w:val="24"/>
          <w:szCs w:val="24"/>
        </w:rPr>
        <w:t xml:space="preserve"> €. Gauta asignavimų per</w:t>
      </w:r>
      <w:r>
        <w:rPr>
          <w:sz w:val="24"/>
          <w:szCs w:val="24"/>
        </w:rPr>
        <w:t xml:space="preserve"> ataskaitinį laikotarpį- 210,71</w:t>
      </w:r>
      <w:r w:rsidR="001C0B36" w:rsidRPr="001C0B36">
        <w:rPr>
          <w:sz w:val="24"/>
          <w:szCs w:val="24"/>
        </w:rPr>
        <w:t xml:space="preserve"> €</w:t>
      </w:r>
      <w:r>
        <w:rPr>
          <w:sz w:val="24"/>
          <w:szCs w:val="24"/>
        </w:rPr>
        <w:t>, panaudota asignavimų – 210,71</w:t>
      </w:r>
      <w:r w:rsidR="001C0B36" w:rsidRPr="001C0B36">
        <w:rPr>
          <w:sz w:val="24"/>
          <w:szCs w:val="24"/>
        </w:rPr>
        <w:t xml:space="preserve"> €.</w:t>
      </w:r>
    </w:p>
    <w:p w:rsidR="00FF1745" w:rsidRDefault="00C44BFB"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 xml:space="preserve">  2018</w:t>
      </w:r>
      <w:r w:rsidR="001C0B36" w:rsidRPr="001C0B36">
        <w:rPr>
          <w:sz w:val="24"/>
          <w:szCs w:val="24"/>
        </w:rPr>
        <w:t xml:space="preserve"> metams savivaldybės biudžeto</w:t>
      </w:r>
      <w:r w:rsidR="006B1E31">
        <w:rPr>
          <w:sz w:val="24"/>
          <w:szCs w:val="24"/>
        </w:rPr>
        <w:t xml:space="preserve"> (151) lėšų planas 13,</w:t>
      </w:r>
      <w:r w:rsidR="00555AC5">
        <w:rPr>
          <w:sz w:val="24"/>
          <w:szCs w:val="24"/>
        </w:rPr>
        <w:t xml:space="preserve">4 tūkst. eurų, </w:t>
      </w:r>
      <w:r w:rsidR="00C93A1F" w:rsidRPr="00C93A1F">
        <w:rPr>
          <w:sz w:val="24"/>
          <w:szCs w:val="24"/>
        </w:rPr>
        <w:t xml:space="preserve"> </w:t>
      </w:r>
      <w:r w:rsidR="00C93A1F">
        <w:rPr>
          <w:sz w:val="24"/>
          <w:szCs w:val="24"/>
        </w:rPr>
        <w:t>Ataskaitinio</w:t>
      </w:r>
      <w:r w:rsidR="00C93A1F" w:rsidRPr="001C0B36">
        <w:rPr>
          <w:sz w:val="24"/>
          <w:szCs w:val="24"/>
        </w:rPr>
        <w:t xml:space="preserve"> laikotar</w:t>
      </w:r>
      <w:r w:rsidR="00555AC5">
        <w:rPr>
          <w:sz w:val="24"/>
          <w:szCs w:val="24"/>
        </w:rPr>
        <w:t>pio asignavimų planas 6,7</w:t>
      </w:r>
      <w:r w:rsidR="00C93A1F" w:rsidRPr="001C0B36">
        <w:rPr>
          <w:sz w:val="24"/>
          <w:szCs w:val="24"/>
        </w:rPr>
        <w:t xml:space="preserve"> t</w:t>
      </w:r>
      <w:r w:rsidR="00C93A1F">
        <w:rPr>
          <w:sz w:val="24"/>
          <w:szCs w:val="24"/>
        </w:rPr>
        <w:t>ūkst. e</w:t>
      </w:r>
      <w:r w:rsidR="00555AC5">
        <w:rPr>
          <w:sz w:val="24"/>
          <w:szCs w:val="24"/>
        </w:rPr>
        <w:t xml:space="preserve">urų. </w:t>
      </w:r>
      <w:r w:rsidR="00555AC5" w:rsidRPr="00435662">
        <w:rPr>
          <w:sz w:val="24"/>
          <w:szCs w:val="24"/>
        </w:rPr>
        <w:t xml:space="preserve">Gauta asignavimų </w:t>
      </w:r>
      <w:r w:rsidR="00555AC5">
        <w:rPr>
          <w:sz w:val="24"/>
          <w:szCs w:val="24"/>
        </w:rPr>
        <w:t>per ataskaitinį laikotarpį 4,8</w:t>
      </w:r>
      <w:r w:rsidR="00555AC5" w:rsidRPr="00435662">
        <w:rPr>
          <w:sz w:val="24"/>
          <w:szCs w:val="24"/>
        </w:rPr>
        <w:t xml:space="preserve"> tūkst. </w:t>
      </w:r>
      <w:r w:rsidR="00555AC5">
        <w:rPr>
          <w:sz w:val="24"/>
          <w:szCs w:val="24"/>
        </w:rPr>
        <w:t>eurų, panaudota asignavimų 4,7</w:t>
      </w:r>
      <w:r w:rsidR="00555AC5" w:rsidRPr="00435662">
        <w:rPr>
          <w:sz w:val="24"/>
          <w:szCs w:val="24"/>
        </w:rPr>
        <w:t xml:space="preserve"> tūkst. eurų. Asignavimų planas įvykdytas</w:t>
      </w:r>
      <w:r w:rsidR="00555AC5">
        <w:rPr>
          <w:sz w:val="24"/>
          <w:szCs w:val="24"/>
        </w:rPr>
        <w:t xml:space="preserve"> – 70 proc.</w:t>
      </w:r>
      <w:r w:rsidR="00C93A1F">
        <w:rPr>
          <w:sz w:val="24"/>
          <w:szCs w:val="24"/>
        </w:rPr>
        <w:t xml:space="preserve"> </w:t>
      </w:r>
      <w:r w:rsidR="00FF1745" w:rsidRPr="003871F4">
        <w:rPr>
          <w:sz w:val="24"/>
          <w:szCs w:val="24"/>
        </w:rPr>
        <w:t>Didžiausia nepanaudota ataskaitinio laikotarpio asignavimų dalis, išlaidų pavadinimas –</w:t>
      </w:r>
      <w:r w:rsidR="00FF1745">
        <w:rPr>
          <w:sz w:val="24"/>
          <w:szCs w:val="24"/>
        </w:rPr>
        <w:t xml:space="preserve"> darbo užmokestis </w:t>
      </w:r>
      <w:r w:rsidR="00FF1745">
        <w:rPr>
          <w:sz w:val="24"/>
          <w:szCs w:val="24"/>
        </w:rPr>
        <w:lastRenderedPageBreak/>
        <w:t>pinigais. Asignavimai liko nepanaudoti, kadangi mokame priemokas už papildomus darbus. Asignavimus panaudosime III- ketvirtį.</w:t>
      </w:r>
      <w:r w:rsidR="00555AC5">
        <w:rPr>
          <w:sz w:val="24"/>
          <w:szCs w:val="24"/>
        </w:rPr>
        <w:t xml:space="preserve"> </w:t>
      </w:r>
      <w:r w:rsidR="00C8644C">
        <w:rPr>
          <w:sz w:val="24"/>
          <w:szCs w:val="24"/>
        </w:rPr>
        <w:t xml:space="preserve"> </w:t>
      </w:r>
    </w:p>
    <w:p w:rsidR="001C0B36" w:rsidRDefault="00FF1745"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r>
      <w:r w:rsidR="001C0B36" w:rsidRPr="001C0B36">
        <w:rPr>
          <w:sz w:val="24"/>
          <w:szCs w:val="24"/>
        </w:rPr>
        <w:t xml:space="preserve"> Gautų nepanaudotų asignavimų </w:t>
      </w:r>
      <w:r>
        <w:rPr>
          <w:sz w:val="24"/>
          <w:szCs w:val="24"/>
        </w:rPr>
        <w:t>likutis banko sąskaitoje – 147,36</w:t>
      </w:r>
      <w:r w:rsidR="001C0B36" w:rsidRPr="001C0B36">
        <w:rPr>
          <w:sz w:val="24"/>
          <w:szCs w:val="24"/>
        </w:rPr>
        <w:t xml:space="preserve"> </w:t>
      </w:r>
      <w:r>
        <w:rPr>
          <w:sz w:val="24"/>
          <w:szCs w:val="24"/>
        </w:rPr>
        <w:t>€., kurį sudaro:</w:t>
      </w:r>
    </w:p>
    <w:p w:rsidR="00FF1745" w:rsidRDefault="00FF1745" w:rsidP="00FF1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r>
      <w:r w:rsidRPr="001C0B36">
        <w:rPr>
          <w:sz w:val="24"/>
          <w:szCs w:val="24"/>
        </w:rPr>
        <w:t xml:space="preserve">2.1.1.1.1.1 (darbo užmokestis) </w:t>
      </w:r>
      <w:r>
        <w:rPr>
          <w:sz w:val="24"/>
          <w:szCs w:val="24"/>
        </w:rPr>
        <w:t xml:space="preserve">– 78,46 </w:t>
      </w:r>
      <w:r w:rsidRPr="001C0B36">
        <w:rPr>
          <w:sz w:val="24"/>
          <w:szCs w:val="24"/>
        </w:rPr>
        <w:t>€;</w:t>
      </w:r>
    </w:p>
    <w:p w:rsidR="00FF1745" w:rsidRPr="001C0B36" w:rsidRDefault="00FF1745" w:rsidP="00FF1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2.1.2.1.1.1 (socialinio draudimo išmokos) – 21,15 €;</w:t>
      </w:r>
    </w:p>
    <w:p w:rsidR="00FF1745" w:rsidRPr="001C0B36" w:rsidRDefault="00FF1745" w:rsidP="00FF1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2.2.1.1.1.30 (kitų prekių ir paslaugų įsigijimas) – 47,75</w:t>
      </w:r>
      <w:r w:rsidRPr="001C0B36">
        <w:rPr>
          <w:sz w:val="24"/>
          <w:szCs w:val="24"/>
        </w:rPr>
        <w:t xml:space="preserve"> €.</w:t>
      </w:r>
    </w:p>
    <w:p w:rsidR="001C0B36" w:rsidRDefault="00FF1745"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r>
      <w:r w:rsidR="00BD04B5">
        <w:rPr>
          <w:sz w:val="24"/>
          <w:szCs w:val="24"/>
        </w:rPr>
        <w:t>2018</w:t>
      </w:r>
      <w:r w:rsidR="001C0B36" w:rsidRPr="001C0B36">
        <w:rPr>
          <w:sz w:val="24"/>
          <w:szCs w:val="24"/>
        </w:rPr>
        <w:t xml:space="preserve"> me</w:t>
      </w:r>
      <w:r w:rsidR="00BD04B5">
        <w:rPr>
          <w:sz w:val="24"/>
          <w:szCs w:val="24"/>
        </w:rPr>
        <w:t>tams savivaldybės</w:t>
      </w:r>
      <w:r w:rsidR="001C0B36" w:rsidRPr="001C0B36">
        <w:rPr>
          <w:sz w:val="24"/>
          <w:szCs w:val="24"/>
        </w:rPr>
        <w:t xml:space="preserve"> biudžeto </w:t>
      </w:r>
      <w:r w:rsidR="00BD04B5">
        <w:rPr>
          <w:sz w:val="24"/>
          <w:szCs w:val="24"/>
        </w:rPr>
        <w:t xml:space="preserve"> (153) lėšų </w:t>
      </w:r>
      <w:r w:rsidR="001C0B36" w:rsidRPr="001C0B36">
        <w:rPr>
          <w:sz w:val="24"/>
          <w:szCs w:val="24"/>
        </w:rPr>
        <w:t>išlaidų sąmata.</w:t>
      </w:r>
      <w:r>
        <w:rPr>
          <w:sz w:val="24"/>
          <w:szCs w:val="24"/>
        </w:rPr>
        <w:t xml:space="preserve"> 18,5 tūkst. eurų, iš jų 18,0 tūkst. eurų  ilgalaikio materialiojo turto įsigijimo išlaidoms, 0,5 tūkst. eurų kitų prekių ir paslaugų įsigijimo išlaidoms. </w:t>
      </w:r>
      <w:r w:rsidR="00BD04B5">
        <w:rPr>
          <w:sz w:val="24"/>
          <w:szCs w:val="24"/>
        </w:rPr>
        <w:t>Ataskaitini</w:t>
      </w:r>
      <w:r w:rsidR="00D35659">
        <w:rPr>
          <w:sz w:val="24"/>
          <w:szCs w:val="24"/>
        </w:rPr>
        <w:t>o laikotarpio biudžeto</w:t>
      </w:r>
      <w:r w:rsidR="00BD04B5">
        <w:rPr>
          <w:sz w:val="24"/>
          <w:szCs w:val="24"/>
        </w:rPr>
        <w:t xml:space="preserve"> lėšų</w:t>
      </w:r>
      <w:r>
        <w:rPr>
          <w:sz w:val="24"/>
          <w:szCs w:val="24"/>
        </w:rPr>
        <w:t xml:space="preserve"> planas 5</w:t>
      </w:r>
      <w:r w:rsidR="00E73828">
        <w:rPr>
          <w:sz w:val="24"/>
          <w:szCs w:val="24"/>
        </w:rPr>
        <w:t>,</w:t>
      </w:r>
      <w:r>
        <w:rPr>
          <w:sz w:val="24"/>
          <w:szCs w:val="24"/>
        </w:rPr>
        <w:t>3 tūkst</w:t>
      </w:r>
      <w:r w:rsidR="00E73828">
        <w:rPr>
          <w:sz w:val="24"/>
          <w:szCs w:val="24"/>
        </w:rPr>
        <w:t xml:space="preserve">. </w:t>
      </w:r>
      <w:r>
        <w:rPr>
          <w:sz w:val="24"/>
          <w:szCs w:val="24"/>
        </w:rPr>
        <w:t>eurų.</w:t>
      </w:r>
      <w:r w:rsidR="00D35659">
        <w:rPr>
          <w:sz w:val="24"/>
          <w:szCs w:val="24"/>
        </w:rPr>
        <w:t>.</w:t>
      </w:r>
      <w:r w:rsidR="00E73828">
        <w:rPr>
          <w:sz w:val="24"/>
          <w:szCs w:val="24"/>
        </w:rPr>
        <w:t xml:space="preserve"> Materialiojo turto įsigijimo išlaidoms asignavimai nepanaudoti, kadangi </w:t>
      </w:r>
      <w:r w:rsidR="00C244F9">
        <w:rPr>
          <w:sz w:val="24"/>
          <w:szCs w:val="24"/>
        </w:rPr>
        <w:t>neįvyko viešųjų pirkimų konkursas</w:t>
      </w:r>
      <w:r w:rsidR="00E34FD2">
        <w:rPr>
          <w:sz w:val="24"/>
          <w:szCs w:val="24"/>
        </w:rPr>
        <w:t xml:space="preserve"> lifto įrengimui. Paslaugų įsigijimo asignavimus- 0,3 tūkst.€  panaudosime III –ketvirtį.</w:t>
      </w:r>
    </w:p>
    <w:p w:rsidR="00E34FD2" w:rsidRPr="001C0B36" w:rsidRDefault="00E34FD2"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r>
      <w:r w:rsidRPr="001C0B36">
        <w:rPr>
          <w:sz w:val="24"/>
          <w:szCs w:val="24"/>
        </w:rPr>
        <w:t xml:space="preserve">Gautų nepanaudotų asignavimų </w:t>
      </w:r>
      <w:r>
        <w:rPr>
          <w:sz w:val="24"/>
          <w:szCs w:val="24"/>
        </w:rPr>
        <w:t>likutis banko sąskaitoje – 53,20</w:t>
      </w:r>
      <w:r w:rsidRPr="001C0B36">
        <w:rPr>
          <w:sz w:val="24"/>
          <w:szCs w:val="24"/>
        </w:rPr>
        <w:t xml:space="preserve"> </w:t>
      </w:r>
      <w:r>
        <w:rPr>
          <w:sz w:val="24"/>
          <w:szCs w:val="24"/>
        </w:rPr>
        <w:t>€.</w:t>
      </w:r>
    </w:p>
    <w:p w:rsidR="001C0B36" w:rsidRPr="001C0B36" w:rsidRDefault="00D35659"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Asignavimų likutis</w:t>
      </w:r>
      <w:r w:rsidR="003F4111">
        <w:rPr>
          <w:sz w:val="24"/>
          <w:szCs w:val="24"/>
        </w:rPr>
        <w:t xml:space="preserve"> paramos lėšų</w:t>
      </w:r>
      <w:r>
        <w:rPr>
          <w:sz w:val="24"/>
          <w:szCs w:val="24"/>
        </w:rPr>
        <w:t xml:space="preserve"> banke</w:t>
      </w:r>
      <w:r w:rsidR="003F4111">
        <w:rPr>
          <w:sz w:val="24"/>
          <w:szCs w:val="24"/>
        </w:rPr>
        <w:t xml:space="preserve"> -357,96 €, kurį sudaro:</w:t>
      </w:r>
    </w:p>
    <w:p w:rsidR="001C0B36" w:rsidRDefault="007A653B"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 xml:space="preserve">               </w:t>
      </w:r>
      <w:r>
        <w:rPr>
          <w:sz w:val="24"/>
          <w:szCs w:val="24"/>
        </w:rPr>
        <w:tab/>
        <w:t>2% GPM</w:t>
      </w:r>
      <w:r w:rsidR="00D35659">
        <w:rPr>
          <w:sz w:val="24"/>
          <w:szCs w:val="24"/>
        </w:rPr>
        <w:t xml:space="preserve"> – 317,96</w:t>
      </w:r>
      <w:r w:rsidR="001C0B36" w:rsidRPr="001C0B36">
        <w:rPr>
          <w:sz w:val="24"/>
          <w:szCs w:val="24"/>
        </w:rPr>
        <w:t xml:space="preserve"> €;</w:t>
      </w:r>
    </w:p>
    <w:p w:rsidR="003F4111" w:rsidRPr="001C0B36" w:rsidRDefault="003F4111"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Tėvų parama - 40,00 €.</w:t>
      </w:r>
    </w:p>
    <w:p w:rsidR="001C0B36" w:rsidRPr="001C0B36" w:rsidRDefault="001C0B36"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1C0B36">
        <w:rPr>
          <w:sz w:val="24"/>
          <w:szCs w:val="24"/>
        </w:rPr>
        <w:t xml:space="preserve">               Gautos pajamos už paslaugas </w:t>
      </w:r>
      <w:r w:rsidR="003F4111">
        <w:rPr>
          <w:sz w:val="24"/>
          <w:szCs w:val="24"/>
        </w:rPr>
        <w:t>iš biudžetinių įstaigų – 738,46 €.</w:t>
      </w:r>
    </w:p>
    <w:p w:rsidR="001C0B36" w:rsidRPr="001C0B36" w:rsidRDefault="001C0B36"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1C0B36">
        <w:rPr>
          <w:sz w:val="24"/>
          <w:szCs w:val="24"/>
        </w:rPr>
        <w:t xml:space="preserve">               Kasoje piniginių lėšų likučių neturime.</w:t>
      </w:r>
    </w:p>
    <w:p w:rsidR="007C3ECD" w:rsidRDefault="001C0B36" w:rsidP="007C3ECD">
      <w:pPr>
        <w:pStyle w:val="HTMLiankstoformatuotas"/>
        <w:spacing w:line="360" w:lineRule="auto"/>
        <w:jc w:val="both"/>
        <w:rPr>
          <w:rFonts w:ascii="Times New Roman" w:hAnsi="Times New Roman" w:cs="Times New Roman"/>
          <w:sz w:val="24"/>
          <w:szCs w:val="24"/>
        </w:rPr>
      </w:pPr>
      <w:r w:rsidRPr="001C0B36">
        <w:t xml:space="preserve">       </w:t>
      </w:r>
      <w:r w:rsidRPr="001C0B36">
        <w:rPr>
          <w:sz w:val="24"/>
          <w:szCs w:val="24"/>
        </w:rPr>
        <w:t xml:space="preserve"> </w:t>
      </w:r>
      <w:r w:rsidRPr="007C3ECD">
        <w:rPr>
          <w:rFonts w:ascii="Times New Roman" w:hAnsi="Times New Roman" w:cs="Times New Roman"/>
          <w:sz w:val="24"/>
          <w:szCs w:val="24"/>
        </w:rPr>
        <w:t>Ataskaitinio laikotarpio pabaigoje kre</w:t>
      </w:r>
      <w:r w:rsidR="00843D60" w:rsidRPr="007C3ECD">
        <w:rPr>
          <w:rFonts w:ascii="Times New Roman" w:hAnsi="Times New Roman" w:cs="Times New Roman"/>
          <w:sz w:val="24"/>
          <w:szCs w:val="24"/>
        </w:rPr>
        <w:t xml:space="preserve">ditinis įsiskolinimas – </w:t>
      </w:r>
      <w:r w:rsidR="00D25E0A" w:rsidRPr="00D25E0A">
        <w:rPr>
          <w:rFonts w:ascii="Times New Roman" w:hAnsi="Times New Roman" w:cs="Times New Roman"/>
          <w:sz w:val="24"/>
          <w:szCs w:val="24"/>
        </w:rPr>
        <w:t>35465,06</w:t>
      </w:r>
      <w:r w:rsidR="00843D60" w:rsidRPr="00D25E0A">
        <w:rPr>
          <w:rFonts w:ascii="Times New Roman" w:hAnsi="Times New Roman" w:cs="Times New Roman"/>
          <w:sz w:val="24"/>
          <w:szCs w:val="24"/>
        </w:rPr>
        <w:t xml:space="preserve"> </w:t>
      </w:r>
      <w:r w:rsidRPr="007C3ECD">
        <w:rPr>
          <w:rFonts w:ascii="Times New Roman" w:hAnsi="Times New Roman" w:cs="Times New Roman"/>
          <w:sz w:val="24"/>
          <w:szCs w:val="24"/>
        </w:rPr>
        <w:t>€.</w:t>
      </w:r>
      <w:r w:rsidRPr="007C3ECD">
        <w:rPr>
          <w:rFonts w:ascii="Times New Roman" w:hAnsi="Times New Roman" w:cs="Times New Roman"/>
          <w:color w:val="FF0000"/>
          <w:sz w:val="24"/>
          <w:szCs w:val="24"/>
        </w:rPr>
        <w:t xml:space="preserve"> </w:t>
      </w:r>
      <w:r w:rsidRPr="007C3ECD">
        <w:rPr>
          <w:rFonts w:ascii="Times New Roman" w:hAnsi="Times New Roman" w:cs="Times New Roman"/>
          <w:sz w:val="24"/>
          <w:szCs w:val="24"/>
        </w:rPr>
        <w:t>Kreditinis įsiskolinimas už paslaugas susidarė, kadangi sąskaitas  gauname kito mėn. pradžioje t.y. iki 10 d.  Kreditinis įsis</w:t>
      </w:r>
      <w:r w:rsidR="0019617F">
        <w:rPr>
          <w:rFonts w:ascii="Times New Roman" w:hAnsi="Times New Roman" w:cs="Times New Roman"/>
          <w:sz w:val="24"/>
          <w:szCs w:val="24"/>
        </w:rPr>
        <w:t>kolinimas</w:t>
      </w:r>
      <w:r w:rsidR="00673D74">
        <w:rPr>
          <w:rFonts w:ascii="Times New Roman" w:hAnsi="Times New Roman" w:cs="Times New Roman"/>
          <w:sz w:val="24"/>
          <w:szCs w:val="24"/>
        </w:rPr>
        <w:t xml:space="preserve"> </w:t>
      </w:r>
      <w:r w:rsidR="0019617F">
        <w:rPr>
          <w:rFonts w:ascii="Times New Roman" w:hAnsi="Times New Roman" w:cs="Times New Roman"/>
          <w:sz w:val="24"/>
          <w:szCs w:val="24"/>
        </w:rPr>
        <w:t>padengtas pilnai</w:t>
      </w:r>
      <w:r w:rsidR="005432D4">
        <w:rPr>
          <w:rFonts w:ascii="Times New Roman" w:hAnsi="Times New Roman" w:cs="Times New Roman"/>
          <w:sz w:val="24"/>
          <w:szCs w:val="24"/>
        </w:rPr>
        <w:t xml:space="preserve"> liepos 12 dieną.</w:t>
      </w:r>
    </w:p>
    <w:p w:rsidR="007C3ECD" w:rsidRDefault="007C3ECD" w:rsidP="007C3ECD">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Pr="007C3ECD">
        <w:rPr>
          <w:rFonts w:ascii="Times New Roman" w:hAnsi="Times New Roman" w:cs="Times New Roman"/>
          <w:sz w:val="24"/>
          <w:szCs w:val="24"/>
        </w:rPr>
        <w:t xml:space="preserve"> </w:t>
      </w:r>
      <w:r>
        <w:rPr>
          <w:rFonts w:ascii="Times New Roman" w:hAnsi="Times New Roman" w:cs="Times New Roman"/>
          <w:sz w:val="24"/>
          <w:szCs w:val="24"/>
        </w:rPr>
        <w:t>Debetinis įsiskolinimas 2018</w:t>
      </w:r>
      <w:r w:rsidR="00FF07A1">
        <w:rPr>
          <w:rFonts w:ascii="Times New Roman" w:hAnsi="Times New Roman" w:cs="Times New Roman"/>
          <w:sz w:val="24"/>
          <w:szCs w:val="24"/>
        </w:rPr>
        <w:t>-01-01 –</w:t>
      </w:r>
      <w:r w:rsidR="00D25E0A">
        <w:rPr>
          <w:rFonts w:ascii="Times New Roman" w:hAnsi="Times New Roman" w:cs="Times New Roman"/>
          <w:sz w:val="24"/>
          <w:szCs w:val="24"/>
        </w:rPr>
        <w:t xml:space="preserve"> </w:t>
      </w:r>
      <w:r>
        <w:rPr>
          <w:rFonts w:ascii="Times New Roman" w:hAnsi="Times New Roman" w:cs="Times New Roman"/>
          <w:sz w:val="24"/>
          <w:szCs w:val="24"/>
        </w:rPr>
        <w:t>459,69</w:t>
      </w:r>
      <w:r w:rsidRPr="007C3ECD">
        <w:rPr>
          <w:rFonts w:ascii="Times New Roman" w:hAnsi="Times New Roman" w:cs="Times New Roman"/>
          <w:sz w:val="24"/>
          <w:szCs w:val="24"/>
        </w:rPr>
        <w:t xml:space="preserve"> €.</w:t>
      </w:r>
      <w:r>
        <w:rPr>
          <w:rFonts w:ascii="Times New Roman" w:hAnsi="Times New Roman" w:cs="Times New Roman"/>
          <w:sz w:val="24"/>
          <w:szCs w:val="24"/>
        </w:rPr>
        <w:t xml:space="preserve"> Ataskaitin</w:t>
      </w:r>
      <w:r w:rsidR="00FF07A1">
        <w:rPr>
          <w:rFonts w:ascii="Times New Roman" w:hAnsi="Times New Roman" w:cs="Times New Roman"/>
          <w:sz w:val="24"/>
          <w:szCs w:val="24"/>
        </w:rPr>
        <w:t>io laikotarpio pabaigoje  0,00 €</w:t>
      </w:r>
    </w:p>
    <w:p w:rsidR="007C3ECD" w:rsidRPr="00313EDF" w:rsidRDefault="007C3ECD" w:rsidP="00FF07A1">
      <w:pPr>
        <w:pStyle w:val="HTMLiankstoformatuotas"/>
        <w:spacing w:line="360" w:lineRule="auto"/>
        <w:jc w:val="both"/>
      </w:pPr>
      <w:r w:rsidRPr="001F2AF4">
        <w:rPr>
          <w:sz w:val="24"/>
          <w:szCs w:val="24"/>
        </w:rPr>
        <w:tab/>
      </w:r>
    </w:p>
    <w:p w:rsidR="001C0B36" w:rsidRPr="001C0B36" w:rsidRDefault="007C3ECD" w:rsidP="007C3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Courier New" w:hAnsi="Courier New" w:cs="Courier New"/>
          <w:sz w:val="20"/>
        </w:rPr>
      </w:pPr>
      <w:r>
        <w:rPr>
          <w:sz w:val="24"/>
          <w:szCs w:val="24"/>
        </w:rPr>
        <w:tab/>
      </w:r>
      <w:r w:rsidR="001C0B36" w:rsidRPr="001C0B36">
        <w:t xml:space="preserve">              </w:t>
      </w:r>
      <w:r w:rsidR="001C0B36" w:rsidRPr="001C0B36">
        <w:rPr>
          <w:rFonts w:ascii="Courier New" w:hAnsi="Courier New" w:cs="Courier New"/>
          <w:color w:val="FF0000"/>
          <w:sz w:val="20"/>
        </w:rPr>
        <w:tab/>
      </w:r>
      <w:r w:rsidR="001C0B36" w:rsidRPr="001C0B36">
        <w:rPr>
          <w:rFonts w:ascii="Courier New" w:hAnsi="Courier New" w:cs="Courier New"/>
          <w:sz w:val="20"/>
        </w:rPr>
        <w:tab/>
      </w:r>
      <w:r w:rsidR="001C0B36" w:rsidRPr="001C0B36">
        <w:rPr>
          <w:rFonts w:ascii="Courier New" w:hAnsi="Courier New" w:cs="Courier New"/>
          <w:sz w:val="20"/>
        </w:rPr>
        <w:tab/>
      </w:r>
    </w:p>
    <w:p w:rsidR="001C0B36" w:rsidRPr="001C0B36" w:rsidRDefault="001C0B36" w:rsidP="001C0B36">
      <w:pPr>
        <w:tabs>
          <w:tab w:val="left" w:pos="3260"/>
        </w:tabs>
        <w:spacing w:line="360" w:lineRule="auto"/>
        <w:jc w:val="both"/>
        <w:rPr>
          <w:u w:val="single"/>
        </w:rPr>
      </w:pPr>
      <w:r w:rsidRPr="001C0B36">
        <w:t xml:space="preserve">              </w:t>
      </w:r>
      <w:r w:rsidR="007C3ECD">
        <w:rPr>
          <w:u w:val="single"/>
        </w:rPr>
        <w:t>2018</w:t>
      </w:r>
      <w:r w:rsidRPr="001C0B36">
        <w:rPr>
          <w:u w:val="single"/>
        </w:rPr>
        <w:t xml:space="preserve"> m. ataskaitinio laikotarpio pabaigoje neįtrauktos sumos į mokėtinų ir gautinų sumų ataskaitų Forma Nr.4:</w:t>
      </w:r>
    </w:p>
    <w:p w:rsidR="001C0B36" w:rsidRPr="001C0B36" w:rsidRDefault="001C0B36" w:rsidP="001C0B36">
      <w:pPr>
        <w:tabs>
          <w:tab w:val="left" w:pos="3260"/>
        </w:tabs>
        <w:spacing w:line="360" w:lineRule="auto"/>
        <w:jc w:val="both"/>
      </w:pPr>
      <w:r w:rsidRPr="001C0B36">
        <w:t xml:space="preserve">               Ateinan</w:t>
      </w:r>
      <w:r w:rsidR="007C3ECD">
        <w:t>č</w:t>
      </w:r>
      <w:r w:rsidR="00D71B50">
        <w:t xml:space="preserve">ių </w:t>
      </w:r>
      <w:r w:rsidR="00A67E02">
        <w:t>laikotarpių sąnaudos – 147,45</w:t>
      </w:r>
      <w:r w:rsidRPr="001C0B36">
        <w:t xml:space="preserve"> €, kurias sudaro laikraščių prenumerata, transporto ir civilinės atsakomybės privalomas draudimas.</w:t>
      </w:r>
    </w:p>
    <w:p w:rsidR="001C0B36" w:rsidRDefault="001C0B36" w:rsidP="001C0B36">
      <w:pPr>
        <w:tabs>
          <w:tab w:val="left" w:pos="3260"/>
        </w:tabs>
        <w:spacing w:line="360" w:lineRule="auto"/>
        <w:jc w:val="both"/>
      </w:pPr>
      <w:r w:rsidRPr="001C0B36">
        <w:t xml:space="preserve">               Debetinis įsisk</w:t>
      </w:r>
      <w:r w:rsidR="00AD7B0B">
        <w:t>olinimas  už paslaugas – 1497,40</w:t>
      </w:r>
      <w:r w:rsidRPr="001C0B36">
        <w:t xml:space="preserve"> € iš biudžetinių įstaigų.</w:t>
      </w:r>
    </w:p>
    <w:p w:rsidR="007C3ECD" w:rsidRPr="001C0B36" w:rsidRDefault="007C3ECD" w:rsidP="001C0B36">
      <w:pPr>
        <w:tabs>
          <w:tab w:val="left" w:pos="3260"/>
        </w:tabs>
        <w:spacing w:line="360" w:lineRule="auto"/>
        <w:jc w:val="both"/>
      </w:pPr>
      <w:r>
        <w:t xml:space="preserve">               </w:t>
      </w:r>
      <w:r w:rsidR="00D71B50">
        <w:t>Debetinis įsiskolinimas – 161,32</w:t>
      </w:r>
      <w:r>
        <w:t xml:space="preserve"> €</w:t>
      </w:r>
      <w:r w:rsidRPr="00313EDF">
        <w:t xml:space="preserve">  mokinių važiavimo išlaidų kompensavimas</w:t>
      </w:r>
      <w:r>
        <w:tab/>
      </w:r>
    </w:p>
    <w:p w:rsidR="001C0B36" w:rsidRPr="001C0B36" w:rsidRDefault="001C0B36" w:rsidP="001C0B36">
      <w:pPr>
        <w:tabs>
          <w:tab w:val="left" w:pos="3260"/>
        </w:tabs>
        <w:spacing w:line="360" w:lineRule="auto"/>
        <w:jc w:val="both"/>
      </w:pPr>
      <w:r w:rsidRPr="001C0B36">
        <w:t xml:space="preserve">              Pridedama. Debitorių - kreditorių sąrašas</w:t>
      </w:r>
    </w:p>
    <w:p w:rsidR="001C0B36" w:rsidRPr="001C0B36" w:rsidRDefault="001C0B36" w:rsidP="00760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pPr>
      <w:r w:rsidRPr="001C0B36">
        <w:rPr>
          <w:sz w:val="24"/>
          <w:szCs w:val="24"/>
        </w:rPr>
        <w:t xml:space="preserve"> </w:t>
      </w:r>
      <w:r w:rsidRPr="001C0B36">
        <w:rPr>
          <w:sz w:val="24"/>
          <w:szCs w:val="24"/>
        </w:rPr>
        <w:tab/>
        <w:t xml:space="preserve">              </w:t>
      </w:r>
      <w:r w:rsidRPr="001C0B36">
        <w:t xml:space="preserve">              </w:t>
      </w:r>
      <w:r w:rsidRPr="001C0B36">
        <w:tab/>
      </w:r>
      <w:r w:rsidRPr="001C0B36">
        <w:tab/>
      </w:r>
    </w:p>
    <w:p w:rsidR="001C0B36" w:rsidRPr="001C0B36" w:rsidRDefault="001C0B36"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1C0B36">
        <w:rPr>
          <w:sz w:val="24"/>
          <w:szCs w:val="24"/>
        </w:rPr>
        <w:t xml:space="preserve">   Direktorė</w:t>
      </w:r>
      <w:r w:rsidRPr="001C0B36">
        <w:rPr>
          <w:sz w:val="24"/>
          <w:szCs w:val="24"/>
        </w:rPr>
        <w:tab/>
      </w:r>
      <w:r w:rsidRPr="001C0B36">
        <w:rPr>
          <w:sz w:val="24"/>
          <w:szCs w:val="24"/>
        </w:rPr>
        <w:tab/>
      </w:r>
      <w:r w:rsidRPr="001C0B36">
        <w:rPr>
          <w:sz w:val="24"/>
          <w:szCs w:val="24"/>
        </w:rPr>
        <w:tab/>
        <w:t xml:space="preserve">                                                           Lijana Giedraitienė</w:t>
      </w:r>
    </w:p>
    <w:p w:rsidR="001C0B36" w:rsidRPr="001C0B36" w:rsidRDefault="001C0B36"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1C0B36">
        <w:rPr>
          <w:sz w:val="24"/>
          <w:szCs w:val="24"/>
        </w:rPr>
        <w:tab/>
      </w:r>
      <w:r w:rsidRPr="001C0B36">
        <w:rPr>
          <w:sz w:val="24"/>
          <w:szCs w:val="24"/>
        </w:rPr>
        <w:tab/>
      </w:r>
      <w:r w:rsidRPr="001C0B36">
        <w:rPr>
          <w:sz w:val="24"/>
          <w:szCs w:val="24"/>
        </w:rPr>
        <w:tab/>
      </w:r>
      <w:r w:rsidRPr="001C0B36">
        <w:rPr>
          <w:sz w:val="24"/>
          <w:szCs w:val="24"/>
        </w:rPr>
        <w:tab/>
      </w:r>
      <w:r w:rsidRPr="001C0B36">
        <w:rPr>
          <w:sz w:val="24"/>
          <w:szCs w:val="24"/>
        </w:rPr>
        <w:tab/>
      </w:r>
      <w:r w:rsidRPr="001C0B36">
        <w:rPr>
          <w:sz w:val="24"/>
          <w:szCs w:val="24"/>
        </w:rPr>
        <w:tab/>
      </w:r>
      <w:r w:rsidRPr="001C0B36">
        <w:rPr>
          <w:sz w:val="24"/>
          <w:szCs w:val="24"/>
        </w:rPr>
        <w:tab/>
        <w:t xml:space="preserve">   </w:t>
      </w:r>
    </w:p>
    <w:p w:rsidR="00924567" w:rsidRDefault="00655A6E" w:rsidP="0073757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Vyr. buhalterė                                                                         </w:t>
      </w:r>
      <w:r w:rsidR="005944E3">
        <w:rPr>
          <w:rFonts w:ascii="Times New Roman" w:hAnsi="Times New Roman" w:cs="Times New Roman"/>
          <w:sz w:val="24"/>
          <w:szCs w:val="24"/>
        </w:rPr>
        <w:tab/>
      </w:r>
      <w:r w:rsidR="008442BB">
        <w:rPr>
          <w:sz w:val="24"/>
          <w:szCs w:val="24"/>
        </w:rPr>
        <w:t xml:space="preserve">     </w:t>
      </w:r>
      <w:r w:rsidRPr="00655A6E">
        <w:rPr>
          <w:rFonts w:ascii="Times New Roman" w:hAnsi="Times New Roman" w:cs="Times New Roman"/>
          <w:sz w:val="24"/>
          <w:szCs w:val="24"/>
        </w:rPr>
        <w:t>Danutė Nacionienė</w:t>
      </w:r>
      <w:r w:rsidR="00737574">
        <w:rPr>
          <w:sz w:val="24"/>
          <w:szCs w:val="24"/>
        </w:rPr>
        <w:tab/>
      </w:r>
    </w:p>
    <w:sectPr w:rsidR="00924567" w:rsidSect="009B28C2">
      <w:type w:val="continuous"/>
      <w:pgSz w:w="11906" w:h="16838" w:code="9"/>
      <w:pgMar w:top="1134" w:right="680" w:bottom="851" w:left="1588" w:header="680" w:footer="397" w:gutter="0"/>
      <w:cols w:space="1296"/>
      <w:formProt w:val="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5397" w:rsidRDefault="00CE5397">
      <w:r>
        <w:separator/>
      </w:r>
    </w:p>
  </w:endnote>
  <w:endnote w:type="continuationSeparator" w:id="0">
    <w:p w:rsidR="00CE5397" w:rsidRDefault="00CE5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PMingLiU-ExtB">
    <w:panose1 w:val="02020500000000000000"/>
    <w:charset w:val="88"/>
    <w:family w:val="roman"/>
    <w:pitch w:val="variable"/>
    <w:sig w:usb0="8000002F" w:usb1="0A080008" w:usb2="00000010"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5397" w:rsidRDefault="00CE5397">
      <w:r>
        <w:separator/>
      </w:r>
    </w:p>
  </w:footnote>
  <w:footnote w:type="continuationSeparator" w:id="0">
    <w:p w:rsidR="00CE5397" w:rsidRDefault="00CE539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4EC" w:rsidRDefault="006304EC" w:rsidP="006225E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6304EC" w:rsidRDefault="006304EC">
    <w:pPr>
      <w:pStyle w:val="Antrat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4EC" w:rsidRDefault="006304EC" w:rsidP="006225E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4B76EA">
      <w:rPr>
        <w:rStyle w:val="Puslapionumeris"/>
        <w:noProof/>
      </w:rPr>
      <w:t>2</w:t>
    </w:r>
    <w:r>
      <w:rPr>
        <w:rStyle w:val="Puslapionumeris"/>
      </w:rPr>
      <w:fldChar w:fldCharType="end"/>
    </w:r>
  </w:p>
  <w:p w:rsidR="006304EC" w:rsidRDefault="006304EC">
    <w:pPr>
      <w:pStyle w:val="Antrat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4EC" w:rsidRDefault="006304EC">
    <w:pPr>
      <w:jc w:val="center"/>
      <w:rPr>
        <w:b/>
      </w:rPr>
    </w:pPr>
  </w:p>
  <w:p w:rsidR="006304EC" w:rsidRDefault="006304EC">
    <w:pPr>
      <w:jc w:val="center"/>
      <w:rPr>
        <w:b/>
      </w:rPr>
    </w:pPr>
  </w:p>
  <w:p w:rsidR="006304EC" w:rsidRDefault="002810CF">
    <w:pPr>
      <w:jc w:val="center"/>
      <w:rPr>
        <w:b/>
      </w:rPr>
    </w:pPr>
    <w:r>
      <w:rPr>
        <w:b/>
        <w:noProof/>
      </w:rPr>
      <w:drawing>
        <wp:inline distT="0" distB="0" distL="0" distR="0" wp14:anchorId="7E646BE0" wp14:editId="6D8B7C30">
          <wp:extent cx="445135" cy="55499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5135" cy="554990"/>
                  </a:xfrm>
                  <a:prstGeom prst="rect">
                    <a:avLst/>
                  </a:prstGeom>
                  <a:noFill/>
                </pic:spPr>
              </pic:pic>
            </a:graphicData>
          </a:graphic>
        </wp:inline>
      </w:drawing>
    </w:r>
  </w:p>
  <w:p w:rsidR="006304EC" w:rsidRDefault="006304EC">
    <w:pPr>
      <w:jc w:val="center"/>
      <w:rPr>
        <w:b/>
      </w:rPr>
    </w:pPr>
  </w:p>
  <w:p w:rsidR="006304EC" w:rsidRDefault="006304EC">
    <w:pPr>
      <w:jc w:val="center"/>
      <w:rPr>
        <w:b/>
      </w:rPr>
    </w:pPr>
  </w:p>
  <w:p w:rsidR="00CE25E2" w:rsidRDefault="00CE25E2" w:rsidP="00CE25E2">
    <w:pPr>
      <w:spacing w:after="40"/>
      <w:jc w:val="center"/>
      <w:rPr>
        <w:b/>
        <w:sz w:val="24"/>
        <w:szCs w:val="24"/>
      </w:rPr>
    </w:pPr>
    <w:r>
      <w:rPr>
        <w:b/>
        <w:sz w:val="24"/>
        <w:szCs w:val="24"/>
      </w:rPr>
      <w:t>ŠIAULIŲ SANATORINĖ MOKYKL</w:t>
    </w:r>
    <w:r w:rsidR="00AC1510">
      <w:rPr>
        <w:b/>
        <w:sz w:val="24"/>
        <w:szCs w:val="24"/>
      </w:rPr>
      <w:t>A</w:t>
    </w:r>
  </w:p>
  <w:p w:rsidR="00AC1510" w:rsidRDefault="00AC1510" w:rsidP="00CE25E2">
    <w:pPr>
      <w:spacing w:after="40"/>
      <w:jc w:val="center"/>
      <w:rPr>
        <w:b/>
        <w:sz w:val="24"/>
        <w:szCs w:val="24"/>
      </w:rPr>
    </w:pPr>
  </w:p>
  <w:p w:rsidR="006304EC" w:rsidRPr="00CE25E2" w:rsidRDefault="00CE25E2" w:rsidP="00CE25E2">
    <w:pPr>
      <w:spacing w:after="40"/>
      <w:rPr>
        <w:b/>
        <w:sz w:val="24"/>
        <w:szCs w:val="24"/>
      </w:rPr>
    </w:pPr>
    <w:r>
      <w:rPr>
        <w:sz w:val="16"/>
        <w:szCs w:val="16"/>
      </w:rPr>
      <w:t xml:space="preserve">                               B</w:t>
    </w:r>
    <w:r w:rsidR="006304EC" w:rsidRPr="001923D7">
      <w:rPr>
        <w:sz w:val="16"/>
        <w:szCs w:val="16"/>
      </w:rPr>
      <w:t>iudžetinė įstaiga, K.Kalinausko g. 17, LT-76281 Šiauliai, tel. (8 41) 52 46 12,</w:t>
    </w:r>
    <w:r w:rsidR="003210D6">
      <w:rPr>
        <w:sz w:val="16"/>
        <w:szCs w:val="16"/>
      </w:rPr>
      <w:t xml:space="preserve">  e</w:t>
    </w:r>
    <w:r>
      <w:rPr>
        <w:sz w:val="16"/>
        <w:szCs w:val="16"/>
      </w:rPr>
      <w:t>l.</w:t>
    </w:r>
    <w:r w:rsidR="003210D6">
      <w:rPr>
        <w:sz w:val="16"/>
        <w:szCs w:val="16"/>
      </w:rPr>
      <w:t xml:space="preserve"> </w:t>
    </w:r>
    <w:r>
      <w:rPr>
        <w:sz w:val="16"/>
        <w:szCs w:val="16"/>
      </w:rPr>
      <w:t>p.  rastine@sanatorinemokykla.lt</w:t>
    </w:r>
  </w:p>
  <w:p w:rsidR="006304EC" w:rsidRPr="001923D7" w:rsidRDefault="006304EC" w:rsidP="00CE25E2">
    <w:pPr>
      <w:jc w:val="center"/>
      <w:rPr>
        <w:color w:val="000000"/>
        <w:sz w:val="16"/>
        <w:szCs w:val="16"/>
      </w:rPr>
    </w:pPr>
    <w:r w:rsidRPr="001923D7">
      <w:rPr>
        <w:sz w:val="16"/>
        <w:szCs w:val="16"/>
      </w:rPr>
      <w:t xml:space="preserve">Duomenys kaupiami ir saugomi Juridinių asmenų registre, kodas 190983964   </w:t>
    </w:r>
  </w:p>
  <w:p w:rsidR="006304EC" w:rsidRDefault="006304EC">
    <w:pPr>
      <w:pBdr>
        <w:top w:val="single" w:sz="6" w:space="1" w:color="auto"/>
      </w:pBdr>
      <w:jc w:val="center"/>
      <w:rPr>
        <w:sz w:val="24"/>
        <w:lang w:val="lv-LV"/>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F2166"/>
    <w:multiLevelType w:val="hybridMultilevel"/>
    <w:tmpl w:val="AA46EEA0"/>
    <w:lvl w:ilvl="0" w:tplc="F8CC60A8">
      <w:start w:val="2"/>
      <w:numFmt w:val="decimal"/>
      <w:lvlText w:val="%1."/>
      <w:lvlJc w:val="left"/>
      <w:pPr>
        <w:ind w:left="660" w:hanging="360"/>
      </w:pPr>
      <w:rPr>
        <w:rFonts w:hint="default"/>
      </w:rPr>
    </w:lvl>
    <w:lvl w:ilvl="1" w:tplc="04270019" w:tentative="1">
      <w:start w:val="1"/>
      <w:numFmt w:val="lowerLetter"/>
      <w:lvlText w:val="%2."/>
      <w:lvlJc w:val="left"/>
      <w:pPr>
        <w:ind w:left="1380" w:hanging="360"/>
      </w:pPr>
    </w:lvl>
    <w:lvl w:ilvl="2" w:tplc="0427001B" w:tentative="1">
      <w:start w:val="1"/>
      <w:numFmt w:val="lowerRoman"/>
      <w:lvlText w:val="%3."/>
      <w:lvlJc w:val="right"/>
      <w:pPr>
        <w:ind w:left="2100" w:hanging="180"/>
      </w:pPr>
    </w:lvl>
    <w:lvl w:ilvl="3" w:tplc="0427000F" w:tentative="1">
      <w:start w:val="1"/>
      <w:numFmt w:val="decimal"/>
      <w:lvlText w:val="%4."/>
      <w:lvlJc w:val="left"/>
      <w:pPr>
        <w:ind w:left="2820" w:hanging="360"/>
      </w:pPr>
    </w:lvl>
    <w:lvl w:ilvl="4" w:tplc="04270019" w:tentative="1">
      <w:start w:val="1"/>
      <w:numFmt w:val="lowerLetter"/>
      <w:lvlText w:val="%5."/>
      <w:lvlJc w:val="left"/>
      <w:pPr>
        <w:ind w:left="3540" w:hanging="360"/>
      </w:pPr>
    </w:lvl>
    <w:lvl w:ilvl="5" w:tplc="0427001B" w:tentative="1">
      <w:start w:val="1"/>
      <w:numFmt w:val="lowerRoman"/>
      <w:lvlText w:val="%6."/>
      <w:lvlJc w:val="right"/>
      <w:pPr>
        <w:ind w:left="4260" w:hanging="180"/>
      </w:pPr>
    </w:lvl>
    <w:lvl w:ilvl="6" w:tplc="0427000F" w:tentative="1">
      <w:start w:val="1"/>
      <w:numFmt w:val="decimal"/>
      <w:lvlText w:val="%7."/>
      <w:lvlJc w:val="left"/>
      <w:pPr>
        <w:ind w:left="4980" w:hanging="360"/>
      </w:pPr>
    </w:lvl>
    <w:lvl w:ilvl="7" w:tplc="04270019" w:tentative="1">
      <w:start w:val="1"/>
      <w:numFmt w:val="lowerLetter"/>
      <w:lvlText w:val="%8."/>
      <w:lvlJc w:val="left"/>
      <w:pPr>
        <w:ind w:left="5700" w:hanging="360"/>
      </w:pPr>
    </w:lvl>
    <w:lvl w:ilvl="8" w:tplc="0427001B" w:tentative="1">
      <w:start w:val="1"/>
      <w:numFmt w:val="lowerRoman"/>
      <w:lvlText w:val="%9."/>
      <w:lvlJc w:val="right"/>
      <w:pPr>
        <w:ind w:left="6420" w:hanging="180"/>
      </w:pPr>
    </w:lvl>
  </w:abstractNum>
  <w:abstractNum w:abstractNumId="1" w15:restartNumberingAfterBreak="0">
    <w:nsid w:val="18B63BB7"/>
    <w:multiLevelType w:val="hybridMultilevel"/>
    <w:tmpl w:val="3E8879C2"/>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19FD3A86"/>
    <w:multiLevelType w:val="hybridMultilevel"/>
    <w:tmpl w:val="857C87E2"/>
    <w:lvl w:ilvl="0" w:tplc="96F824AE">
      <w:start w:val="1"/>
      <w:numFmt w:val="decimal"/>
      <w:lvlText w:val="%1."/>
      <w:lvlJc w:val="left"/>
      <w:pPr>
        <w:ind w:left="1275" w:hanging="360"/>
      </w:pPr>
      <w:rPr>
        <w:rFonts w:hint="default"/>
      </w:rPr>
    </w:lvl>
    <w:lvl w:ilvl="1" w:tplc="04270019" w:tentative="1">
      <w:start w:val="1"/>
      <w:numFmt w:val="lowerLetter"/>
      <w:lvlText w:val="%2."/>
      <w:lvlJc w:val="left"/>
      <w:pPr>
        <w:ind w:left="1995" w:hanging="360"/>
      </w:pPr>
    </w:lvl>
    <w:lvl w:ilvl="2" w:tplc="0427001B" w:tentative="1">
      <w:start w:val="1"/>
      <w:numFmt w:val="lowerRoman"/>
      <w:lvlText w:val="%3."/>
      <w:lvlJc w:val="right"/>
      <w:pPr>
        <w:ind w:left="2715" w:hanging="180"/>
      </w:pPr>
    </w:lvl>
    <w:lvl w:ilvl="3" w:tplc="0427000F" w:tentative="1">
      <w:start w:val="1"/>
      <w:numFmt w:val="decimal"/>
      <w:lvlText w:val="%4."/>
      <w:lvlJc w:val="left"/>
      <w:pPr>
        <w:ind w:left="3435" w:hanging="360"/>
      </w:pPr>
    </w:lvl>
    <w:lvl w:ilvl="4" w:tplc="04270019" w:tentative="1">
      <w:start w:val="1"/>
      <w:numFmt w:val="lowerLetter"/>
      <w:lvlText w:val="%5."/>
      <w:lvlJc w:val="left"/>
      <w:pPr>
        <w:ind w:left="4155" w:hanging="360"/>
      </w:pPr>
    </w:lvl>
    <w:lvl w:ilvl="5" w:tplc="0427001B" w:tentative="1">
      <w:start w:val="1"/>
      <w:numFmt w:val="lowerRoman"/>
      <w:lvlText w:val="%6."/>
      <w:lvlJc w:val="right"/>
      <w:pPr>
        <w:ind w:left="4875" w:hanging="180"/>
      </w:pPr>
    </w:lvl>
    <w:lvl w:ilvl="6" w:tplc="0427000F" w:tentative="1">
      <w:start w:val="1"/>
      <w:numFmt w:val="decimal"/>
      <w:lvlText w:val="%7."/>
      <w:lvlJc w:val="left"/>
      <w:pPr>
        <w:ind w:left="5595" w:hanging="360"/>
      </w:pPr>
    </w:lvl>
    <w:lvl w:ilvl="7" w:tplc="04270019" w:tentative="1">
      <w:start w:val="1"/>
      <w:numFmt w:val="lowerLetter"/>
      <w:lvlText w:val="%8."/>
      <w:lvlJc w:val="left"/>
      <w:pPr>
        <w:ind w:left="6315" w:hanging="360"/>
      </w:pPr>
    </w:lvl>
    <w:lvl w:ilvl="8" w:tplc="0427001B" w:tentative="1">
      <w:start w:val="1"/>
      <w:numFmt w:val="lowerRoman"/>
      <w:lvlText w:val="%9."/>
      <w:lvlJc w:val="right"/>
      <w:pPr>
        <w:ind w:left="7035" w:hanging="180"/>
      </w:pPr>
    </w:lvl>
  </w:abstractNum>
  <w:abstractNum w:abstractNumId="3" w15:restartNumberingAfterBreak="0">
    <w:nsid w:val="1F220146"/>
    <w:multiLevelType w:val="hybridMultilevel"/>
    <w:tmpl w:val="15A6CF70"/>
    <w:lvl w:ilvl="0" w:tplc="7272FC28">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 w15:restartNumberingAfterBreak="0">
    <w:nsid w:val="24783FB8"/>
    <w:multiLevelType w:val="hybridMultilevel"/>
    <w:tmpl w:val="B8DAF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79B130E"/>
    <w:multiLevelType w:val="hybridMultilevel"/>
    <w:tmpl w:val="0246AC36"/>
    <w:lvl w:ilvl="0" w:tplc="1ED2E670">
      <w:start w:val="2"/>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F2365E"/>
    <w:multiLevelType w:val="hybridMultilevel"/>
    <w:tmpl w:val="FAA29D86"/>
    <w:lvl w:ilvl="0" w:tplc="0427000F">
      <w:start w:val="1"/>
      <w:numFmt w:val="decimal"/>
      <w:lvlText w:val="%1."/>
      <w:lvlJc w:val="left"/>
      <w:pPr>
        <w:tabs>
          <w:tab w:val="num" w:pos="360"/>
        </w:tabs>
        <w:ind w:left="360" w:hanging="360"/>
      </w:pPr>
    </w:lvl>
    <w:lvl w:ilvl="1" w:tplc="04270019">
      <w:start w:val="1"/>
      <w:numFmt w:val="decimal"/>
      <w:lvlText w:val="%2."/>
      <w:lvlJc w:val="left"/>
      <w:pPr>
        <w:tabs>
          <w:tab w:val="num" w:pos="1080"/>
        </w:tabs>
        <w:ind w:left="1080" w:hanging="360"/>
      </w:pPr>
    </w:lvl>
    <w:lvl w:ilvl="2" w:tplc="0427001B">
      <w:start w:val="1"/>
      <w:numFmt w:val="decimal"/>
      <w:lvlText w:val="%3."/>
      <w:lvlJc w:val="left"/>
      <w:pPr>
        <w:tabs>
          <w:tab w:val="num" w:pos="1800"/>
        </w:tabs>
        <w:ind w:left="1800" w:hanging="360"/>
      </w:pPr>
    </w:lvl>
    <w:lvl w:ilvl="3" w:tplc="0427000F">
      <w:start w:val="1"/>
      <w:numFmt w:val="decimal"/>
      <w:lvlText w:val="%4."/>
      <w:lvlJc w:val="left"/>
      <w:pPr>
        <w:tabs>
          <w:tab w:val="num" w:pos="2520"/>
        </w:tabs>
        <w:ind w:left="2520" w:hanging="360"/>
      </w:pPr>
    </w:lvl>
    <w:lvl w:ilvl="4" w:tplc="04270019">
      <w:start w:val="1"/>
      <w:numFmt w:val="decimal"/>
      <w:lvlText w:val="%5."/>
      <w:lvlJc w:val="left"/>
      <w:pPr>
        <w:tabs>
          <w:tab w:val="num" w:pos="3240"/>
        </w:tabs>
        <w:ind w:left="3240" w:hanging="360"/>
      </w:pPr>
    </w:lvl>
    <w:lvl w:ilvl="5" w:tplc="0427001B">
      <w:start w:val="1"/>
      <w:numFmt w:val="decimal"/>
      <w:lvlText w:val="%6."/>
      <w:lvlJc w:val="left"/>
      <w:pPr>
        <w:tabs>
          <w:tab w:val="num" w:pos="3960"/>
        </w:tabs>
        <w:ind w:left="3960" w:hanging="360"/>
      </w:pPr>
    </w:lvl>
    <w:lvl w:ilvl="6" w:tplc="0427000F">
      <w:start w:val="1"/>
      <w:numFmt w:val="decimal"/>
      <w:lvlText w:val="%7."/>
      <w:lvlJc w:val="left"/>
      <w:pPr>
        <w:tabs>
          <w:tab w:val="num" w:pos="4680"/>
        </w:tabs>
        <w:ind w:left="4680" w:hanging="360"/>
      </w:pPr>
    </w:lvl>
    <w:lvl w:ilvl="7" w:tplc="04270019">
      <w:start w:val="1"/>
      <w:numFmt w:val="decimal"/>
      <w:lvlText w:val="%8."/>
      <w:lvlJc w:val="left"/>
      <w:pPr>
        <w:tabs>
          <w:tab w:val="num" w:pos="5400"/>
        </w:tabs>
        <w:ind w:left="5400" w:hanging="360"/>
      </w:pPr>
    </w:lvl>
    <w:lvl w:ilvl="8" w:tplc="0427001B">
      <w:start w:val="1"/>
      <w:numFmt w:val="decimal"/>
      <w:lvlText w:val="%9."/>
      <w:lvlJc w:val="left"/>
      <w:pPr>
        <w:tabs>
          <w:tab w:val="num" w:pos="6120"/>
        </w:tabs>
        <w:ind w:left="6120" w:hanging="360"/>
      </w:pPr>
    </w:lvl>
  </w:abstractNum>
  <w:abstractNum w:abstractNumId="7" w15:restartNumberingAfterBreak="0">
    <w:nsid w:val="2C3E7FA5"/>
    <w:multiLevelType w:val="hybridMultilevel"/>
    <w:tmpl w:val="246A544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AC31CFA"/>
    <w:multiLevelType w:val="hybridMultilevel"/>
    <w:tmpl w:val="191477B0"/>
    <w:lvl w:ilvl="0" w:tplc="D56E945C">
      <w:numFmt w:val="bullet"/>
      <w:lvlText w:val="-"/>
      <w:lvlJc w:val="left"/>
      <w:pPr>
        <w:tabs>
          <w:tab w:val="num" w:pos="1470"/>
        </w:tabs>
        <w:ind w:left="1470" w:hanging="360"/>
      </w:pPr>
      <w:rPr>
        <w:rFonts w:ascii="Times New Roman" w:eastAsia="Times New Roman" w:hAnsi="Times New Roman" w:cs="Times New Roman" w:hint="default"/>
      </w:rPr>
    </w:lvl>
    <w:lvl w:ilvl="1" w:tplc="04270003" w:tentative="1">
      <w:start w:val="1"/>
      <w:numFmt w:val="bullet"/>
      <w:lvlText w:val="o"/>
      <w:lvlJc w:val="left"/>
      <w:pPr>
        <w:tabs>
          <w:tab w:val="num" w:pos="2190"/>
        </w:tabs>
        <w:ind w:left="2190" w:hanging="360"/>
      </w:pPr>
      <w:rPr>
        <w:rFonts w:ascii="Courier New" w:hAnsi="Courier New" w:cs="Courier New" w:hint="default"/>
      </w:rPr>
    </w:lvl>
    <w:lvl w:ilvl="2" w:tplc="04270005" w:tentative="1">
      <w:start w:val="1"/>
      <w:numFmt w:val="bullet"/>
      <w:lvlText w:val=""/>
      <w:lvlJc w:val="left"/>
      <w:pPr>
        <w:tabs>
          <w:tab w:val="num" w:pos="2910"/>
        </w:tabs>
        <w:ind w:left="2910" w:hanging="360"/>
      </w:pPr>
      <w:rPr>
        <w:rFonts w:ascii="Wingdings" w:hAnsi="Wingdings" w:hint="default"/>
      </w:rPr>
    </w:lvl>
    <w:lvl w:ilvl="3" w:tplc="04270001" w:tentative="1">
      <w:start w:val="1"/>
      <w:numFmt w:val="bullet"/>
      <w:lvlText w:val=""/>
      <w:lvlJc w:val="left"/>
      <w:pPr>
        <w:tabs>
          <w:tab w:val="num" w:pos="3630"/>
        </w:tabs>
        <w:ind w:left="3630" w:hanging="360"/>
      </w:pPr>
      <w:rPr>
        <w:rFonts w:ascii="Symbol" w:hAnsi="Symbol" w:hint="default"/>
      </w:rPr>
    </w:lvl>
    <w:lvl w:ilvl="4" w:tplc="04270003" w:tentative="1">
      <w:start w:val="1"/>
      <w:numFmt w:val="bullet"/>
      <w:lvlText w:val="o"/>
      <w:lvlJc w:val="left"/>
      <w:pPr>
        <w:tabs>
          <w:tab w:val="num" w:pos="4350"/>
        </w:tabs>
        <w:ind w:left="4350" w:hanging="360"/>
      </w:pPr>
      <w:rPr>
        <w:rFonts w:ascii="Courier New" w:hAnsi="Courier New" w:cs="Courier New" w:hint="default"/>
      </w:rPr>
    </w:lvl>
    <w:lvl w:ilvl="5" w:tplc="04270005" w:tentative="1">
      <w:start w:val="1"/>
      <w:numFmt w:val="bullet"/>
      <w:lvlText w:val=""/>
      <w:lvlJc w:val="left"/>
      <w:pPr>
        <w:tabs>
          <w:tab w:val="num" w:pos="5070"/>
        </w:tabs>
        <w:ind w:left="5070" w:hanging="360"/>
      </w:pPr>
      <w:rPr>
        <w:rFonts w:ascii="Wingdings" w:hAnsi="Wingdings" w:hint="default"/>
      </w:rPr>
    </w:lvl>
    <w:lvl w:ilvl="6" w:tplc="04270001" w:tentative="1">
      <w:start w:val="1"/>
      <w:numFmt w:val="bullet"/>
      <w:lvlText w:val=""/>
      <w:lvlJc w:val="left"/>
      <w:pPr>
        <w:tabs>
          <w:tab w:val="num" w:pos="5790"/>
        </w:tabs>
        <w:ind w:left="5790" w:hanging="360"/>
      </w:pPr>
      <w:rPr>
        <w:rFonts w:ascii="Symbol" w:hAnsi="Symbol" w:hint="default"/>
      </w:rPr>
    </w:lvl>
    <w:lvl w:ilvl="7" w:tplc="04270003" w:tentative="1">
      <w:start w:val="1"/>
      <w:numFmt w:val="bullet"/>
      <w:lvlText w:val="o"/>
      <w:lvlJc w:val="left"/>
      <w:pPr>
        <w:tabs>
          <w:tab w:val="num" w:pos="6510"/>
        </w:tabs>
        <w:ind w:left="6510" w:hanging="360"/>
      </w:pPr>
      <w:rPr>
        <w:rFonts w:ascii="Courier New" w:hAnsi="Courier New" w:cs="Courier New" w:hint="default"/>
      </w:rPr>
    </w:lvl>
    <w:lvl w:ilvl="8" w:tplc="04270005" w:tentative="1">
      <w:start w:val="1"/>
      <w:numFmt w:val="bullet"/>
      <w:lvlText w:val=""/>
      <w:lvlJc w:val="left"/>
      <w:pPr>
        <w:tabs>
          <w:tab w:val="num" w:pos="7230"/>
        </w:tabs>
        <w:ind w:left="7230" w:hanging="360"/>
      </w:pPr>
      <w:rPr>
        <w:rFonts w:ascii="Wingdings" w:hAnsi="Wingdings" w:hint="default"/>
      </w:rPr>
    </w:lvl>
  </w:abstractNum>
  <w:abstractNum w:abstractNumId="9" w15:restartNumberingAfterBreak="0">
    <w:nsid w:val="697A3E15"/>
    <w:multiLevelType w:val="hybridMultilevel"/>
    <w:tmpl w:val="666C9350"/>
    <w:lvl w:ilvl="0" w:tplc="2D683ACE">
      <w:start w:val="2014"/>
      <w:numFmt w:val="bullet"/>
      <w:lvlText w:val="-"/>
      <w:lvlJc w:val="left"/>
      <w:pPr>
        <w:ind w:left="1275" w:hanging="360"/>
      </w:pPr>
      <w:rPr>
        <w:rFonts w:ascii="Times New Roman" w:eastAsia="Times New Roman" w:hAnsi="Times New Roman" w:cs="Times New Roman" w:hint="default"/>
      </w:rPr>
    </w:lvl>
    <w:lvl w:ilvl="1" w:tplc="04270003" w:tentative="1">
      <w:start w:val="1"/>
      <w:numFmt w:val="bullet"/>
      <w:lvlText w:val="o"/>
      <w:lvlJc w:val="left"/>
      <w:pPr>
        <w:ind w:left="1995" w:hanging="360"/>
      </w:pPr>
      <w:rPr>
        <w:rFonts w:ascii="Courier New" w:hAnsi="Courier New" w:cs="Courier New" w:hint="default"/>
      </w:rPr>
    </w:lvl>
    <w:lvl w:ilvl="2" w:tplc="04270005" w:tentative="1">
      <w:start w:val="1"/>
      <w:numFmt w:val="bullet"/>
      <w:lvlText w:val=""/>
      <w:lvlJc w:val="left"/>
      <w:pPr>
        <w:ind w:left="2715" w:hanging="360"/>
      </w:pPr>
      <w:rPr>
        <w:rFonts w:ascii="Wingdings" w:hAnsi="Wingdings" w:hint="default"/>
      </w:rPr>
    </w:lvl>
    <w:lvl w:ilvl="3" w:tplc="04270001" w:tentative="1">
      <w:start w:val="1"/>
      <w:numFmt w:val="bullet"/>
      <w:lvlText w:val=""/>
      <w:lvlJc w:val="left"/>
      <w:pPr>
        <w:ind w:left="3435" w:hanging="360"/>
      </w:pPr>
      <w:rPr>
        <w:rFonts w:ascii="Symbol" w:hAnsi="Symbol" w:hint="default"/>
      </w:rPr>
    </w:lvl>
    <w:lvl w:ilvl="4" w:tplc="04270003" w:tentative="1">
      <w:start w:val="1"/>
      <w:numFmt w:val="bullet"/>
      <w:lvlText w:val="o"/>
      <w:lvlJc w:val="left"/>
      <w:pPr>
        <w:ind w:left="4155" w:hanging="360"/>
      </w:pPr>
      <w:rPr>
        <w:rFonts w:ascii="Courier New" w:hAnsi="Courier New" w:cs="Courier New" w:hint="default"/>
      </w:rPr>
    </w:lvl>
    <w:lvl w:ilvl="5" w:tplc="04270005" w:tentative="1">
      <w:start w:val="1"/>
      <w:numFmt w:val="bullet"/>
      <w:lvlText w:val=""/>
      <w:lvlJc w:val="left"/>
      <w:pPr>
        <w:ind w:left="4875" w:hanging="360"/>
      </w:pPr>
      <w:rPr>
        <w:rFonts w:ascii="Wingdings" w:hAnsi="Wingdings" w:hint="default"/>
      </w:rPr>
    </w:lvl>
    <w:lvl w:ilvl="6" w:tplc="04270001" w:tentative="1">
      <w:start w:val="1"/>
      <w:numFmt w:val="bullet"/>
      <w:lvlText w:val=""/>
      <w:lvlJc w:val="left"/>
      <w:pPr>
        <w:ind w:left="5595" w:hanging="360"/>
      </w:pPr>
      <w:rPr>
        <w:rFonts w:ascii="Symbol" w:hAnsi="Symbol" w:hint="default"/>
      </w:rPr>
    </w:lvl>
    <w:lvl w:ilvl="7" w:tplc="04270003" w:tentative="1">
      <w:start w:val="1"/>
      <w:numFmt w:val="bullet"/>
      <w:lvlText w:val="o"/>
      <w:lvlJc w:val="left"/>
      <w:pPr>
        <w:ind w:left="6315" w:hanging="360"/>
      </w:pPr>
      <w:rPr>
        <w:rFonts w:ascii="Courier New" w:hAnsi="Courier New" w:cs="Courier New" w:hint="default"/>
      </w:rPr>
    </w:lvl>
    <w:lvl w:ilvl="8" w:tplc="04270005" w:tentative="1">
      <w:start w:val="1"/>
      <w:numFmt w:val="bullet"/>
      <w:lvlText w:val=""/>
      <w:lvlJc w:val="left"/>
      <w:pPr>
        <w:ind w:left="7035" w:hanging="360"/>
      </w:pPr>
      <w:rPr>
        <w:rFonts w:ascii="Wingdings" w:hAnsi="Wingdings" w:hint="default"/>
      </w:rPr>
    </w:lvl>
  </w:abstractNum>
  <w:abstractNum w:abstractNumId="10" w15:restartNumberingAfterBreak="0">
    <w:nsid w:val="786642B9"/>
    <w:multiLevelType w:val="hybridMultilevel"/>
    <w:tmpl w:val="618EFC6E"/>
    <w:lvl w:ilvl="0" w:tplc="A0B0F854">
      <w:start w:val="1"/>
      <w:numFmt w:val="decimal"/>
      <w:lvlText w:val="%1."/>
      <w:lvlJc w:val="left"/>
      <w:pPr>
        <w:ind w:left="1740" w:hanging="360"/>
      </w:pPr>
      <w:rPr>
        <w:rFonts w:hint="default"/>
      </w:rPr>
    </w:lvl>
    <w:lvl w:ilvl="1" w:tplc="04270019" w:tentative="1">
      <w:start w:val="1"/>
      <w:numFmt w:val="lowerLetter"/>
      <w:lvlText w:val="%2."/>
      <w:lvlJc w:val="left"/>
      <w:pPr>
        <w:ind w:left="2460" w:hanging="360"/>
      </w:pPr>
    </w:lvl>
    <w:lvl w:ilvl="2" w:tplc="0427001B" w:tentative="1">
      <w:start w:val="1"/>
      <w:numFmt w:val="lowerRoman"/>
      <w:lvlText w:val="%3."/>
      <w:lvlJc w:val="right"/>
      <w:pPr>
        <w:ind w:left="3180" w:hanging="180"/>
      </w:pPr>
    </w:lvl>
    <w:lvl w:ilvl="3" w:tplc="0427000F" w:tentative="1">
      <w:start w:val="1"/>
      <w:numFmt w:val="decimal"/>
      <w:lvlText w:val="%4."/>
      <w:lvlJc w:val="left"/>
      <w:pPr>
        <w:ind w:left="3900" w:hanging="360"/>
      </w:pPr>
    </w:lvl>
    <w:lvl w:ilvl="4" w:tplc="04270019" w:tentative="1">
      <w:start w:val="1"/>
      <w:numFmt w:val="lowerLetter"/>
      <w:lvlText w:val="%5."/>
      <w:lvlJc w:val="left"/>
      <w:pPr>
        <w:ind w:left="4620" w:hanging="360"/>
      </w:pPr>
    </w:lvl>
    <w:lvl w:ilvl="5" w:tplc="0427001B" w:tentative="1">
      <w:start w:val="1"/>
      <w:numFmt w:val="lowerRoman"/>
      <w:lvlText w:val="%6."/>
      <w:lvlJc w:val="right"/>
      <w:pPr>
        <w:ind w:left="5340" w:hanging="180"/>
      </w:pPr>
    </w:lvl>
    <w:lvl w:ilvl="6" w:tplc="0427000F" w:tentative="1">
      <w:start w:val="1"/>
      <w:numFmt w:val="decimal"/>
      <w:lvlText w:val="%7."/>
      <w:lvlJc w:val="left"/>
      <w:pPr>
        <w:ind w:left="6060" w:hanging="360"/>
      </w:pPr>
    </w:lvl>
    <w:lvl w:ilvl="7" w:tplc="04270019" w:tentative="1">
      <w:start w:val="1"/>
      <w:numFmt w:val="lowerLetter"/>
      <w:lvlText w:val="%8."/>
      <w:lvlJc w:val="left"/>
      <w:pPr>
        <w:ind w:left="6780" w:hanging="360"/>
      </w:pPr>
    </w:lvl>
    <w:lvl w:ilvl="8" w:tplc="0427001B" w:tentative="1">
      <w:start w:val="1"/>
      <w:numFmt w:val="lowerRoman"/>
      <w:lvlText w:val="%9."/>
      <w:lvlJc w:val="right"/>
      <w:pPr>
        <w:ind w:left="7500" w:hanging="180"/>
      </w:pPr>
    </w:lvl>
  </w:abstractNum>
  <w:abstractNum w:abstractNumId="11" w15:restartNumberingAfterBreak="0">
    <w:nsid w:val="7B430632"/>
    <w:multiLevelType w:val="hybridMultilevel"/>
    <w:tmpl w:val="C47A28E0"/>
    <w:lvl w:ilvl="0" w:tplc="5C161AA0">
      <w:start w:val="1"/>
      <w:numFmt w:val="decimal"/>
      <w:lvlText w:val="%1."/>
      <w:lvlJc w:val="left"/>
      <w:pPr>
        <w:tabs>
          <w:tab w:val="num" w:pos="1275"/>
        </w:tabs>
        <w:ind w:left="1275" w:hanging="360"/>
      </w:pPr>
      <w:rPr>
        <w:rFonts w:hint="default"/>
      </w:rPr>
    </w:lvl>
    <w:lvl w:ilvl="1" w:tplc="04270019" w:tentative="1">
      <w:start w:val="1"/>
      <w:numFmt w:val="lowerLetter"/>
      <w:lvlText w:val="%2."/>
      <w:lvlJc w:val="left"/>
      <w:pPr>
        <w:tabs>
          <w:tab w:val="num" w:pos="1995"/>
        </w:tabs>
        <w:ind w:left="1995" w:hanging="360"/>
      </w:pPr>
    </w:lvl>
    <w:lvl w:ilvl="2" w:tplc="0427001B" w:tentative="1">
      <w:start w:val="1"/>
      <w:numFmt w:val="lowerRoman"/>
      <w:lvlText w:val="%3."/>
      <w:lvlJc w:val="right"/>
      <w:pPr>
        <w:tabs>
          <w:tab w:val="num" w:pos="2715"/>
        </w:tabs>
        <w:ind w:left="2715" w:hanging="180"/>
      </w:pPr>
    </w:lvl>
    <w:lvl w:ilvl="3" w:tplc="0427000F" w:tentative="1">
      <w:start w:val="1"/>
      <w:numFmt w:val="decimal"/>
      <w:lvlText w:val="%4."/>
      <w:lvlJc w:val="left"/>
      <w:pPr>
        <w:tabs>
          <w:tab w:val="num" w:pos="3435"/>
        </w:tabs>
        <w:ind w:left="3435" w:hanging="360"/>
      </w:pPr>
    </w:lvl>
    <w:lvl w:ilvl="4" w:tplc="04270019" w:tentative="1">
      <w:start w:val="1"/>
      <w:numFmt w:val="lowerLetter"/>
      <w:lvlText w:val="%5."/>
      <w:lvlJc w:val="left"/>
      <w:pPr>
        <w:tabs>
          <w:tab w:val="num" w:pos="4155"/>
        </w:tabs>
        <w:ind w:left="4155" w:hanging="360"/>
      </w:pPr>
    </w:lvl>
    <w:lvl w:ilvl="5" w:tplc="0427001B" w:tentative="1">
      <w:start w:val="1"/>
      <w:numFmt w:val="lowerRoman"/>
      <w:lvlText w:val="%6."/>
      <w:lvlJc w:val="right"/>
      <w:pPr>
        <w:tabs>
          <w:tab w:val="num" w:pos="4875"/>
        </w:tabs>
        <w:ind w:left="4875" w:hanging="180"/>
      </w:pPr>
    </w:lvl>
    <w:lvl w:ilvl="6" w:tplc="0427000F" w:tentative="1">
      <w:start w:val="1"/>
      <w:numFmt w:val="decimal"/>
      <w:lvlText w:val="%7."/>
      <w:lvlJc w:val="left"/>
      <w:pPr>
        <w:tabs>
          <w:tab w:val="num" w:pos="5595"/>
        </w:tabs>
        <w:ind w:left="5595" w:hanging="360"/>
      </w:pPr>
    </w:lvl>
    <w:lvl w:ilvl="7" w:tplc="04270019" w:tentative="1">
      <w:start w:val="1"/>
      <w:numFmt w:val="lowerLetter"/>
      <w:lvlText w:val="%8."/>
      <w:lvlJc w:val="left"/>
      <w:pPr>
        <w:tabs>
          <w:tab w:val="num" w:pos="6315"/>
        </w:tabs>
        <w:ind w:left="6315" w:hanging="360"/>
      </w:pPr>
    </w:lvl>
    <w:lvl w:ilvl="8" w:tplc="0427001B" w:tentative="1">
      <w:start w:val="1"/>
      <w:numFmt w:val="lowerRoman"/>
      <w:lvlText w:val="%9."/>
      <w:lvlJc w:val="right"/>
      <w:pPr>
        <w:tabs>
          <w:tab w:val="num" w:pos="7035"/>
        </w:tabs>
        <w:ind w:left="7035" w:hanging="180"/>
      </w:pPr>
    </w:lvl>
  </w:abstractNum>
  <w:abstractNum w:abstractNumId="12" w15:restartNumberingAfterBreak="0">
    <w:nsid w:val="7DD81216"/>
    <w:multiLevelType w:val="hybridMultilevel"/>
    <w:tmpl w:val="332EEE22"/>
    <w:lvl w:ilvl="0" w:tplc="A4A2859C">
      <w:start w:val="2014"/>
      <w:numFmt w:val="bullet"/>
      <w:lvlText w:val="-"/>
      <w:lvlJc w:val="left"/>
      <w:pPr>
        <w:ind w:left="1695" w:hanging="360"/>
      </w:pPr>
      <w:rPr>
        <w:rFonts w:ascii="Times New Roman" w:eastAsia="Times New Roman" w:hAnsi="Times New Roman" w:cs="Times New Roman" w:hint="default"/>
      </w:rPr>
    </w:lvl>
    <w:lvl w:ilvl="1" w:tplc="04270003" w:tentative="1">
      <w:start w:val="1"/>
      <w:numFmt w:val="bullet"/>
      <w:lvlText w:val="o"/>
      <w:lvlJc w:val="left"/>
      <w:pPr>
        <w:ind w:left="2415" w:hanging="360"/>
      </w:pPr>
      <w:rPr>
        <w:rFonts w:ascii="Courier New" w:hAnsi="Courier New" w:cs="Courier New" w:hint="default"/>
      </w:rPr>
    </w:lvl>
    <w:lvl w:ilvl="2" w:tplc="04270005" w:tentative="1">
      <w:start w:val="1"/>
      <w:numFmt w:val="bullet"/>
      <w:lvlText w:val=""/>
      <w:lvlJc w:val="left"/>
      <w:pPr>
        <w:ind w:left="3135" w:hanging="360"/>
      </w:pPr>
      <w:rPr>
        <w:rFonts w:ascii="Wingdings" w:hAnsi="Wingdings" w:hint="default"/>
      </w:rPr>
    </w:lvl>
    <w:lvl w:ilvl="3" w:tplc="04270001" w:tentative="1">
      <w:start w:val="1"/>
      <w:numFmt w:val="bullet"/>
      <w:lvlText w:val=""/>
      <w:lvlJc w:val="left"/>
      <w:pPr>
        <w:ind w:left="3855" w:hanging="360"/>
      </w:pPr>
      <w:rPr>
        <w:rFonts w:ascii="Symbol" w:hAnsi="Symbol" w:hint="default"/>
      </w:rPr>
    </w:lvl>
    <w:lvl w:ilvl="4" w:tplc="04270003" w:tentative="1">
      <w:start w:val="1"/>
      <w:numFmt w:val="bullet"/>
      <w:lvlText w:val="o"/>
      <w:lvlJc w:val="left"/>
      <w:pPr>
        <w:ind w:left="4575" w:hanging="360"/>
      </w:pPr>
      <w:rPr>
        <w:rFonts w:ascii="Courier New" w:hAnsi="Courier New" w:cs="Courier New" w:hint="default"/>
      </w:rPr>
    </w:lvl>
    <w:lvl w:ilvl="5" w:tplc="04270005" w:tentative="1">
      <w:start w:val="1"/>
      <w:numFmt w:val="bullet"/>
      <w:lvlText w:val=""/>
      <w:lvlJc w:val="left"/>
      <w:pPr>
        <w:ind w:left="5295" w:hanging="360"/>
      </w:pPr>
      <w:rPr>
        <w:rFonts w:ascii="Wingdings" w:hAnsi="Wingdings" w:hint="default"/>
      </w:rPr>
    </w:lvl>
    <w:lvl w:ilvl="6" w:tplc="04270001" w:tentative="1">
      <w:start w:val="1"/>
      <w:numFmt w:val="bullet"/>
      <w:lvlText w:val=""/>
      <w:lvlJc w:val="left"/>
      <w:pPr>
        <w:ind w:left="6015" w:hanging="360"/>
      </w:pPr>
      <w:rPr>
        <w:rFonts w:ascii="Symbol" w:hAnsi="Symbol" w:hint="default"/>
      </w:rPr>
    </w:lvl>
    <w:lvl w:ilvl="7" w:tplc="04270003" w:tentative="1">
      <w:start w:val="1"/>
      <w:numFmt w:val="bullet"/>
      <w:lvlText w:val="o"/>
      <w:lvlJc w:val="left"/>
      <w:pPr>
        <w:ind w:left="6735" w:hanging="360"/>
      </w:pPr>
      <w:rPr>
        <w:rFonts w:ascii="Courier New" w:hAnsi="Courier New" w:cs="Courier New" w:hint="default"/>
      </w:rPr>
    </w:lvl>
    <w:lvl w:ilvl="8" w:tplc="04270005" w:tentative="1">
      <w:start w:val="1"/>
      <w:numFmt w:val="bullet"/>
      <w:lvlText w:val=""/>
      <w:lvlJc w:val="left"/>
      <w:pPr>
        <w:ind w:left="7455" w:hanging="360"/>
      </w:pPr>
      <w:rPr>
        <w:rFonts w:ascii="Wingdings" w:hAnsi="Wingdings" w:hint="default"/>
      </w:rPr>
    </w:lvl>
  </w:abstractNum>
  <w:num w:numId="1">
    <w:abstractNumId w:val="1"/>
  </w:num>
  <w:num w:numId="2">
    <w:abstractNumId w:val="5"/>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8"/>
  </w:num>
  <w:num w:numId="6">
    <w:abstractNumId w:val="2"/>
  </w:num>
  <w:num w:numId="7">
    <w:abstractNumId w:val="3"/>
  </w:num>
  <w:num w:numId="8">
    <w:abstractNumId w:val="10"/>
  </w:num>
  <w:num w:numId="9">
    <w:abstractNumId w:val="0"/>
  </w:num>
  <w:num w:numId="10">
    <w:abstractNumId w:val="7"/>
  </w:num>
  <w:num w:numId="11">
    <w:abstractNumId w:val="9"/>
  </w:num>
  <w:num w:numId="12">
    <w:abstractNumId w:val="1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47"/>
  <w:hyphenationZone w:val="396"/>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307"/>
    <w:rsid w:val="00006CEB"/>
    <w:rsid w:val="000113CF"/>
    <w:rsid w:val="00011A68"/>
    <w:rsid w:val="00013FD2"/>
    <w:rsid w:val="00027DB4"/>
    <w:rsid w:val="00031E44"/>
    <w:rsid w:val="00033C5D"/>
    <w:rsid w:val="000364F7"/>
    <w:rsid w:val="00044843"/>
    <w:rsid w:val="0004539E"/>
    <w:rsid w:val="0006206F"/>
    <w:rsid w:val="000648E3"/>
    <w:rsid w:val="000715F7"/>
    <w:rsid w:val="00071CB7"/>
    <w:rsid w:val="00073A49"/>
    <w:rsid w:val="0007497D"/>
    <w:rsid w:val="00076382"/>
    <w:rsid w:val="000778E7"/>
    <w:rsid w:val="00077D59"/>
    <w:rsid w:val="00085932"/>
    <w:rsid w:val="0009069A"/>
    <w:rsid w:val="00091C4C"/>
    <w:rsid w:val="00097EB3"/>
    <w:rsid w:val="000A628B"/>
    <w:rsid w:val="000B0518"/>
    <w:rsid w:val="000B0B4B"/>
    <w:rsid w:val="000B1C9E"/>
    <w:rsid w:val="000B3D6E"/>
    <w:rsid w:val="000B5E02"/>
    <w:rsid w:val="000B7085"/>
    <w:rsid w:val="000C1E36"/>
    <w:rsid w:val="000C24CF"/>
    <w:rsid w:val="000C70C9"/>
    <w:rsid w:val="000D15D8"/>
    <w:rsid w:val="000D2C73"/>
    <w:rsid w:val="000D7B97"/>
    <w:rsid w:val="000E17D1"/>
    <w:rsid w:val="000E27F2"/>
    <w:rsid w:val="000F137A"/>
    <w:rsid w:val="000F73A1"/>
    <w:rsid w:val="00100827"/>
    <w:rsid w:val="0010153C"/>
    <w:rsid w:val="00101F44"/>
    <w:rsid w:val="00103557"/>
    <w:rsid w:val="00105E1B"/>
    <w:rsid w:val="00115260"/>
    <w:rsid w:val="00120F38"/>
    <w:rsid w:val="00121B8C"/>
    <w:rsid w:val="0012454E"/>
    <w:rsid w:val="00124E48"/>
    <w:rsid w:val="00124EE0"/>
    <w:rsid w:val="00130CC2"/>
    <w:rsid w:val="00132D65"/>
    <w:rsid w:val="0013307E"/>
    <w:rsid w:val="00135DBF"/>
    <w:rsid w:val="0013657A"/>
    <w:rsid w:val="0014433D"/>
    <w:rsid w:val="001464CE"/>
    <w:rsid w:val="00152C97"/>
    <w:rsid w:val="00164A77"/>
    <w:rsid w:val="0016699D"/>
    <w:rsid w:val="00166A7A"/>
    <w:rsid w:val="00167B7F"/>
    <w:rsid w:val="00172DE9"/>
    <w:rsid w:val="001766C1"/>
    <w:rsid w:val="00177AE7"/>
    <w:rsid w:val="00180444"/>
    <w:rsid w:val="00180C91"/>
    <w:rsid w:val="00181B62"/>
    <w:rsid w:val="0018227D"/>
    <w:rsid w:val="001830BD"/>
    <w:rsid w:val="00185018"/>
    <w:rsid w:val="0019162E"/>
    <w:rsid w:val="00192050"/>
    <w:rsid w:val="001923D7"/>
    <w:rsid w:val="0019617F"/>
    <w:rsid w:val="001968E6"/>
    <w:rsid w:val="00196F11"/>
    <w:rsid w:val="00197ACB"/>
    <w:rsid w:val="001A214E"/>
    <w:rsid w:val="001A222F"/>
    <w:rsid w:val="001A3841"/>
    <w:rsid w:val="001A3EE0"/>
    <w:rsid w:val="001A54F7"/>
    <w:rsid w:val="001A69A8"/>
    <w:rsid w:val="001B1CA6"/>
    <w:rsid w:val="001B2F0B"/>
    <w:rsid w:val="001B39BC"/>
    <w:rsid w:val="001B5705"/>
    <w:rsid w:val="001C08F9"/>
    <w:rsid w:val="001C0B36"/>
    <w:rsid w:val="001C1A56"/>
    <w:rsid w:val="001C2322"/>
    <w:rsid w:val="001C450A"/>
    <w:rsid w:val="001C46AF"/>
    <w:rsid w:val="001E0803"/>
    <w:rsid w:val="001E10BC"/>
    <w:rsid w:val="001E1EF0"/>
    <w:rsid w:val="001E1FE9"/>
    <w:rsid w:val="001E27EA"/>
    <w:rsid w:val="001E30DF"/>
    <w:rsid w:val="001E5A62"/>
    <w:rsid w:val="001F08F9"/>
    <w:rsid w:val="001F0BDC"/>
    <w:rsid w:val="001F0F5D"/>
    <w:rsid w:val="001F2AF4"/>
    <w:rsid w:val="001F4C3B"/>
    <w:rsid w:val="002064BE"/>
    <w:rsid w:val="0021008D"/>
    <w:rsid w:val="00213E2F"/>
    <w:rsid w:val="0022013C"/>
    <w:rsid w:val="00225D3F"/>
    <w:rsid w:val="0023049E"/>
    <w:rsid w:val="00230986"/>
    <w:rsid w:val="00230EE9"/>
    <w:rsid w:val="002317CC"/>
    <w:rsid w:val="002327DD"/>
    <w:rsid w:val="00233859"/>
    <w:rsid w:val="00235084"/>
    <w:rsid w:val="002371A3"/>
    <w:rsid w:val="00237E57"/>
    <w:rsid w:val="00240ADB"/>
    <w:rsid w:val="002449EC"/>
    <w:rsid w:val="00250169"/>
    <w:rsid w:val="00251745"/>
    <w:rsid w:val="00255402"/>
    <w:rsid w:val="00260E0B"/>
    <w:rsid w:val="00270F70"/>
    <w:rsid w:val="002714F5"/>
    <w:rsid w:val="00273D17"/>
    <w:rsid w:val="00277A55"/>
    <w:rsid w:val="002810CF"/>
    <w:rsid w:val="002812B6"/>
    <w:rsid w:val="002818EC"/>
    <w:rsid w:val="00283411"/>
    <w:rsid w:val="00292C5A"/>
    <w:rsid w:val="0029786F"/>
    <w:rsid w:val="00297BD3"/>
    <w:rsid w:val="002A3ABC"/>
    <w:rsid w:val="002A4E80"/>
    <w:rsid w:val="002B0E2C"/>
    <w:rsid w:val="002B1599"/>
    <w:rsid w:val="002B15E8"/>
    <w:rsid w:val="002B5262"/>
    <w:rsid w:val="002C0ACE"/>
    <w:rsid w:val="002C1D9E"/>
    <w:rsid w:val="002C301C"/>
    <w:rsid w:val="002C380A"/>
    <w:rsid w:val="002C3E61"/>
    <w:rsid w:val="002C4D85"/>
    <w:rsid w:val="002C5374"/>
    <w:rsid w:val="002C6D26"/>
    <w:rsid w:val="002C7C1E"/>
    <w:rsid w:val="002D0081"/>
    <w:rsid w:val="002D17B4"/>
    <w:rsid w:val="002D2576"/>
    <w:rsid w:val="002D440C"/>
    <w:rsid w:val="002D76F7"/>
    <w:rsid w:val="002D7BC8"/>
    <w:rsid w:val="002F4255"/>
    <w:rsid w:val="002F577F"/>
    <w:rsid w:val="00301F99"/>
    <w:rsid w:val="00303F45"/>
    <w:rsid w:val="00306B0A"/>
    <w:rsid w:val="0030716E"/>
    <w:rsid w:val="00311A53"/>
    <w:rsid w:val="003132EC"/>
    <w:rsid w:val="00313EDF"/>
    <w:rsid w:val="00317164"/>
    <w:rsid w:val="003210D6"/>
    <w:rsid w:val="00321692"/>
    <w:rsid w:val="003219D0"/>
    <w:rsid w:val="00322B16"/>
    <w:rsid w:val="0032440D"/>
    <w:rsid w:val="00325473"/>
    <w:rsid w:val="00327068"/>
    <w:rsid w:val="003271E0"/>
    <w:rsid w:val="00330B79"/>
    <w:rsid w:val="00342FF8"/>
    <w:rsid w:val="00346799"/>
    <w:rsid w:val="003526D5"/>
    <w:rsid w:val="00352EB6"/>
    <w:rsid w:val="00354BC2"/>
    <w:rsid w:val="0035781D"/>
    <w:rsid w:val="00357AD1"/>
    <w:rsid w:val="00360120"/>
    <w:rsid w:val="0036303D"/>
    <w:rsid w:val="00383A02"/>
    <w:rsid w:val="00383D65"/>
    <w:rsid w:val="003850B1"/>
    <w:rsid w:val="00386E20"/>
    <w:rsid w:val="003871F4"/>
    <w:rsid w:val="003872C5"/>
    <w:rsid w:val="003927C6"/>
    <w:rsid w:val="003964EF"/>
    <w:rsid w:val="003A18F3"/>
    <w:rsid w:val="003A4AF4"/>
    <w:rsid w:val="003A5A4D"/>
    <w:rsid w:val="003A6F05"/>
    <w:rsid w:val="003B0C43"/>
    <w:rsid w:val="003B35FE"/>
    <w:rsid w:val="003B4B87"/>
    <w:rsid w:val="003C0C07"/>
    <w:rsid w:val="003C1C6D"/>
    <w:rsid w:val="003C1CFC"/>
    <w:rsid w:val="003C529A"/>
    <w:rsid w:val="003C5BBA"/>
    <w:rsid w:val="003C66C5"/>
    <w:rsid w:val="003D4748"/>
    <w:rsid w:val="003D77D3"/>
    <w:rsid w:val="003D7FD8"/>
    <w:rsid w:val="003E0546"/>
    <w:rsid w:val="003E1E4A"/>
    <w:rsid w:val="003E23CB"/>
    <w:rsid w:val="003F011D"/>
    <w:rsid w:val="003F0287"/>
    <w:rsid w:val="003F4111"/>
    <w:rsid w:val="003F4275"/>
    <w:rsid w:val="0040033C"/>
    <w:rsid w:val="0040436D"/>
    <w:rsid w:val="0040452D"/>
    <w:rsid w:val="00405C51"/>
    <w:rsid w:val="00415C6F"/>
    <w:rsid w:val="004178DD"/>
    <w:rsid w:val="00420F24"/>
    <w:rsid w:val="00421131"/>
    <w:rsid w:val="00422137"/>
    <w:rsid w:val="00423232"/>
    <w:rsid w:val="004270FB"/>
    <w:rsid w:val="00434721"/>
    <w:rsid w:val="00435662"/>
    <w:rsid w:val="00441918"/>
    <w:rsid w:val="00450942"/>
    <w:rsid w:val="00455C2F"/>
    <w:rsid w:val="004565A3"/>
    <w:rsid w:val="00456FEB"/>
    <w:rsid w:val="00457AC9"/>
    <w:rsid w:val="004606DC"/>
    <w:rsid w:val="0046385B"/>
    <w:rsid w:val="00464569"/>
    <w:rsid w:val="004648FB"/>
    <w:rsid w:val="00474FBF"/>
    <w:rsid w:val="0048058B"/>
    <w:rsid w:val="00481003"/>
    <w:rsid w:val="00482969"/>
    <w:rsid w:val="00483C77"/>
    <w:rsid w:val="004A1104"/>
    <w:rsid w:val="004A443C"/>
    <w:rsid w:val="004A4771"/>
    <w:rsid w:val="004A5CD0"/>
    <w:rsid w:val="004A62D2"/>
    <w:rsid w:val="004A6E2F"/>
    <w:rsid w:val="004A775D"/>
    <w:rsid w:val="004A7D3A"/>
    <w:rsid w:val="004B1181"/>
    <w:rsid w:val="004B3987"/>
    <w:rsid w:val="004B4850"/>
    <w:rsid w:val="004B76EA"/>
    <w:rsid w:val="004B78FF"/>
    <w:rsid w:val="004B793A"/>
    <w:rsid w:val="004C10A9"/>
    <w:rsid w:val="004C12C8"/>
    <w:rsid w:val="004C2539"/>
    <w:rsid w:val="004C374B"/>
    <w:rsid w:val="004C5518"/>
    <w:rsid w:val="004C6A2B"/>
    <w:rsid w:val="004D02D7"/>
    <w:rsid w:val="004D09C7"/>
    <w:rsid w:val="004D2D37"/>
    <w:rsid w:val="004E7F89"/>
    <w:rsid w:val="004F3ADB"/>
    <w:rsid w:val="004F505D"/>
    <w:rsid w:val="00501AE9"/>
    <w:rsid w:val="005048B3"/>
    <w:rsid w:val="00506E43"/>
    <w:rsid w:val="00513BCE"/>
    <w:rsid w:val="00514E7D"/>
    <w:rsid w:val="00516758"/>
    <w:rsid w:val="00520F06"/>
    <w:rsid w:val="00524CDB"/>
    <w:rsid w:val="00526808"/>
    <w:rsid w:val="00526E56"/>
    <w:rsid w:val="0052758B"/>
    <w:rsid w:val="0053078B"/>
    <w:rsid w:val="00530FBD"/>
    <w:rsid w:val="00533399"/>
    <w:rsid w:val="00533C24"/>
    <w:rsid w:val="00534BFE"/>
    <w:rsid w:val="005376DE"/>
    <w:rsid w:val="00537A8B"/>
    <w:rsid w:val="00541C4E"/>
    <w:rsid w:val="005432D4"/>
    <w:rsid w:val="00545C5B"/>
    <w:rsid w:val="00546C77"/>
    <w:rsid w:val="00546D73"/>
    <w:rsid w:val="00550022"/>
    <w:rsid w:val="005514C7"/>
    <w:rsid w:val="00555AC5"/>
    <w:rsid w:val="00556565"/>
    <w:rsid w:val="00560032"/>
    <w:rsid w:val="005637A9"/>
    <w:rsid w:val="00567FC3"/>
    <w:rsid w:val="00572BEA"/>
    <w:rsid w:val="0057637F"/>
    <w:rsid w:val="00576450"/>
    <w:rsid w:val="00580928"/>
    <w:rsid w:val="0058322F"/>
    <w:rsid w:val="00584E08"/>
    <w:rsid w:val="00585056"/>
    <w:rsid w:val="00587A33"/>
    <w:rsid w:val="00590448"/>
    <w:rsid w:val="00590F10"/>
    <w:rsid w:val="005944E3"/>
    <w:rsid w:val="00595714"/>
    <w:rsid w:val="005A0B98"/>
    <w:rsid w:val="005A184D"/>
    <w:rsid w:val="005A3531"/>
    <w:rsid w:val="005B0996"/>
    <w:rsid w:val="005B1A12"/>
    <w:rsid w:val="005B4CA0"/>
    <w:rsid w:val="005C0269"/>
    <w:rsid w:val="005C08E5"/>
    <w:rsid w:val="005C17FA"/>
    <w:rsid w:val="005C4418"/>
    <w:rsid w:val="005C52EE"/>
    <w:rsid w:val="005D32B3"/>
    <w:rsid w:val="005E246D"/>
    <w:rsid w:val="005E2ED0"/>
    <w:rsid w:val="005E5D30"/>
    <w:rsid w:val="005E6E9C"/>
    <w:rsid w:val="005E726F"/>
    <w:rsid w:val="005F7CAD"/>
    <w:rsid w:val="00602AB9"/>
    <w:rsid w:val="00602D35"/>
    <w:rsid w:val="0060578B"/>
    <w:rsid w:val="006163BD"/>
    <w:rsid w:val="00620AA9"/>
    <w:rsid w:val="006218EC"/>
    <w:rsid w:val="00621CF8"/>
    <w:rsid w:val="006225EC"/>
    <w:rsid w:val="00623810"/>
    <w:rsid w:val="00625AF1"/>
    <w:rsid w:val="006304EC"/>
    <w:rsid w:val="00632A86"/>
    <w:rsid w:val="00637879"/>
    <w:rsid w:val="00637D6F"/>
    <w:rsid w:val="006402A3"/>
    <w:rsid w:val="00642F3E"/>
    <w:rsid w:val="0064404C"/>
    <w:rsid w:val="006444D0"/>
    <w:rsid w:val="00653465"/>
    <w:rsid w:val="00653861"/>
    <w:rsid w:val="00654AC1"/>
    <w:rsid w:val="00655A6E"/>
    <w:rsid w:val="00657A8E"/>
    <w:rsid w:val="006619E8"/>
    <w:rsid w:val="00664B91"/>
    <w:rsid w:val="00667DD2"/>
    <w:rsid w:val="00671632"/>
    <w:rsid w:val="00673D74"/>
    <w:rsid w:val="00674254"/>
    <w:rsid w:val="00676C90"/>
    <w:rsid w:val="00677401"/>
    <w:rsid w:val="00680D10"/>
    <w:rsid w:val="006818CA"/>
    <w:rsid w:val="00681CC5"/>
    <w:rsid w:val="0068481F"/>
    <w:rsid w:val="006849F3"/>
    <w:rsid w:val="006860AA"/>
    <w:rsid w:val="00686DD5"/>
    <w:rsid w:val="00690AFF"/>
    <w:rsid w:val="00690DD7"/>
    <w:rsid w:val="006A34F2"/>
    <w:rsid w:val="006A435B"/>
    <w:rsid w:val="006B1E31"/>
    <w:rsid w:val="006B63D1"/>
    <w:rsid w:val="006B6535"/>
    <w:rsid w:val="006B7EED"/>
    <w:rsid w:val="006C043E"/>
    <w:rsid w:val="006C70BE"/>
    <w:rsid w:val="006D5D44"/>
    <w:rsid w:val="006E174E"/>
    <w:rsid w:val="006E1C97"/>
    <w:rsid w:val="006E2401"/>
    <w:rsid w:val="006E7650"/>
    <w:rsid w:val="006F0D7F"/>
    <w:rsid w:val="006F10D1"/>
    <w:rsid w:val="006F5608"/>
    <w:rsid w:val="007005E3"/>
    <w:rsid w:val="007022D9"/>
    <w:rsid w:val="0070269C"/>
    <w:rsid w:val="0070605E"/>
    <w:rsid w:val="00716247"/>
    <w:rsid w:val="00720EBA"/>
    <w:rsid w:val="0072593B"/>
    <w:rsid w:val="0072679D"/>
    <w:rsid w:val="0073164E"/>
    <w:rsid w:val="00732C8D"/>
    <w:rsid w:val="00734035"/>
    <w:rsid w:val="00734BE0"/>
    <w:rsid w:val="00735E19"/>
    <w:rsid w:val="00735FEB"/>
    <w:rsid w:val="00736CB7"/>
    <w:rsid w:val="00737574"/>
    <w:rsid w:val="00742492"/>
    <w:rsid w:val="00744E3D"/>
    <w:rsid w:val="00744F8B"/>
    <w:rsid w:val="00751286"/>
    <w:rsid w:val="00753595"/>
    <w:rsid w:val="00753C6A"/>
    <w:rsid w:val="00760B30"/>
    <w:rsid w:val="007610FF"/>
    <w:rsid w:val="00764BBC"/>
    <w:rsid w:val="007667DB"/>
    <w:rsid w:val="00773E6A"/>
    <w:rsid w:val="00781B25"/>
    <w:rsid w:val="00784C94"/>
    <w:rsid w:val="00784DD3"/>
    <w:rsid w:val="00795A62"/>
    <w:rsid w:val="007A5C92"/>
    <w:rsid w:val="007A653B"/>
    <w:rsid w:val="007A7D69"/>
    <w:rsid w:val="007B0638"/>
    <w:rsid w:val="007B3883"/>
    <w:rsid w:val="007B4B9F"/>
    <w:rsid w:val="007B6A77"/>
    <w:rsid w:val="007B7664"/>
    <w:rsid w:val="007B7CF3"/>
    <w:rsid w:val="007C05F3"/>
    <w:rsid w:val="007C3ECD"/>
    <w:rsid w:val="007C52CB"/>
    <w:rsid w:val="007C7596"/>
    <w:rsid w:val="007D1016"/>
    <w:rsid w:val="007D2C50"/>
    <w:rsid w:val="007D4F27"/>
    <w:rsid w:val="007D5DA4"/>
    <w:rsid w:val="007D7B7F"/>
    <w:rsid w:val="007E3465"/>
    <w:rsid w:val="007E4B85"/>
    <w:rsid w:val="007E716E"/>
    <w:rsid w:val="007F0032"/>
    <w:rsid w:val="007F2CEA"/>
    <w:rsid w:val="007F5CA4"/>
    <w:rsid w:val="008046D3"/>
    <w:rsid w:val="00811DC8"/>
    <w:rsid w:val="00812691"/>
    <w:rsid w:val="00812B0F"/>
    <w:rsid w:val="00815D95"/>
    <w:rsid w:val="00816312"/>
    <w:rsid w:val="00816754"/>
    <w:rsid w:val="0082607E"/>
    <w:rsid w:val="0083016D"/>
    <w:rsid w:val="0084172E"/>
    <w:rsid w:val="00843D60"/>
    <w:rsid w:val="008442BB"/>
    <w:rsid w:val="008447F3"/>
    <w:rsid w:val="00847EEA"/>
    <w:rsid w:val="00856BE0"/>
    <w:rsid w:val="00863BAC"/>
    <w:rsid w:val="0086482E"/>
    <w:rsid w:val="00864E4D"/>
    <w:rsid w:val="00864F4A"/>
    <w:rsid w:val="00866717"/>
    <w:rsid w:val="008702D1"/>
    <w:rsid w:val="00873786"/>
    <w:rsid w:val="00873FCE"/>
    <w:rsid w:val="0088276C"/>
    <w:rsid w:val="00885830"/>
    <w:rsid w:val="008907C8"/>
    <w:rsid w:val="00890A65"/>
    <w:rsid w:val="00891F6F"/>
    <w:rsid w:val="00897D92"/>
    <w:rsid w:val="008A21DD"/>
    <w:rsid w:val="008A28CD"/>
    <w:rsid w:val="008A4C6F"/>
    <w:rsid w:val="008B4422"/>
    <w:rsid w:val="008B4593"/>
    <w:rsid w:val="008B7417"/>
    <w:rsid w:val="008B7FE4"/>
    <w:rsid w:val="008C7902"/>
    <w:rsid w:val="008D1BD7"/>
    <w:rsid w:val="008D3136"/>
    <w:rsid w:val="008D4D21"/>
    <w:rsid w:val="008D7D70"/>
    <w:rsid w:val="008E0632"/>
    <w:rsid w:val="008E07A9"/>
    <w:rsid w:val="008E7E0A"/>
    <w:rsid w:val="008F0388"/>
    <w:rsid w:val="008F16EB"/>
    <w:rsid w:val="008F21FD"/>
    <w:rsid w:val="00900FEB"/>
    <w:rsid w:val="00907382"/>
    <w:rsid w:val="00911803"/>
    <w:rsid w:val="00911A9C"/>
    <w:rsid w:val="00913D9A"/>
    <w:rsid w:val="00914235"/>
    <w:rsid w:val="00922544"/>
    <w:rsid w:val="00924567"/>
    <w:rsid w:val="00925C8E"/>
    <w:rsid w:val="009305F3"/>
    <w:rsid w:val="00931536"/>
    <w:rsid w:val="009324B9"/>
    <w:rsid w:val="00935BCB"/>
    <w:rsid w:val="00940DDA"/>
    <w:rsid w:val="00941C65"/>
    <w:rsid w:val="00941EB8"/>
    <w:rsid w:val="0094449B"/>
    <w:rsid w:val="009445E5"/>
    <w:rsid w:val="00945298"/>
    <w:rsid w:val="00953DE1"/>
    <w:rsid w:val="00954AFD"/>
    <w:rsid w:val="00957463"/>
    <w:rsid w:val="00957591"/>
    <w:rsid w:val="009579F8"/>
    <w:rsid w:val="00960D42"/>
    <w:rsid w:val="009613C9"/>
    <w:rsid w:val="0096175B"/>
    <w:rsid w:val="00961B2D"/>
    <w:rsid w:val="00966B8E"/>
    <w:rsid w:val="00970729"/>
    <w:rsid w:val="00974F46"/>
    <w:rsid w:val="00975ECB"/>
    <w:rsid w:val="0098051A"/>
    <w:rsid w:val="00980AB7"/>
    <w:rsid w:val="00981C35"/>
    <w:rsid w:val="0098381D"/>
    <w:rsid w:val="0098435D"/>
    <w:rsid w:val="00986357"/>
    <w:rsid w:val="009863DE"/>
    <w:rsid w:val="0099082F"/>
    <w:rsid w:val="00990EC1"/>
    <w:rsid w:val="0099263E"/>
    <w:rsid w:val="0099304C"/>
    <w:rsid w:val="00995DB9"/>
    <w:rsid w:val="009A1A7D"/>
    <w:rsid w:val="009A71A1"/>
    <w:rsid w:val="009A7BF1"/>
    <w:rsid w:val="009B12BA"/>
    <w:rsid w:val="009B28C2"/>
    <w:rsid w:val="009B4689"/>
    <w:rsid w:val="009B6B64"/>
    <w:rsid w:val="009B795D"/>
    <w:rsid w:val="009B7C2C"/>
    <w:rsid w:val="009C0C49"/>
    <w:rsid w:val="009C0E7A"/>
    <w:rsid w:val="009C7F94"/>
    <w:rsid w:val="009D421A"/>
    <w:rsid w:val="009D55EF"/>
    <w:rsid w:val="009D70FA"/>
    <w:rsid w:val="009E29C9"/>
    <w:rsid w:val="009E7B0A"/>
    <w:rsid w:val="009F0DD2"/>
    <w:rsid w:val="009F2A80"/>
    <w:rsid w:val="009F3834"/>
    <w:rsid w:val="009F56FD"/>
    <w:rsid w:val="009F6F6E"/>
    <w:rsid w:val="00A00367"/>
    <w:rsid w:val="00A03451"/>
    <w:rsid w:val="00A03C4D"/>
    <w:rsid w:val="00A0573E"/>
    <w:rsid w:val="00A22EDE"/>
    <w:rsid w:val="00A2485C"/>
    <w:rsid w:val="00A25DE7"/>
    <w:rsid w:val="00A30A25"/>
    <w:rsid w:val="00A32792"/>
    <w:rsid w:val="00A33E86"/>
    <w:rsid w:val="00A37063"/>
    <w:rsid w:val="00A3718E"/>
    <w:rsid w:val="00A40A0E"/>
    <w:rsid w:val="00A43C17"/>
    <w:rsid w:val="00A44689"/>
    <w:rsid w:val="00A517A5"/>
    <w:rsid w:val="00A523E6"/>
    <w:rsid w:val="00A5639A"/>
    <w:rsid w:val="00A5754B"/>
    <w:rsid w:val="00A576EE"/>
    <w:rsid w:val="00A67E02"/>
    <w:rsid w:val="00A778A4"/>
    <w:rsid w:val="00A813AF"/>
    <w:rsid w:val="00A827BD"/>
    <w:rsid w:val="00A8479F"/>
    <w:rsid w:val="00A85DB9"/>
    <w:rsid w:val="00A86079"/>
    <w:rsid w:val="00A9185D"/>
    <w:rsid w:val="00A937CE"/>
    <w:rsid w:val="00A93D49"/>
    <w:rsid w:val="00A94EDA"/>
    <w:rsid w:val="00AA146C"/>
    <w:rsid w:val="00AA3C19"/>
    <w:rsid w:val="00AB657A"/>
    <w:rsid w:val="00AB6778"/>
    <w:rsid w:val="00AC00BE"/>
    <w:rsid w:val="00AC1510"/>
    <w:rsid w:val="00AC25E3"/>
    <w:rsid w:val="00AC2FF3"/>
    <w:rsid w:val="00AC3CDB"/>
    <w:rsid w:val="00AC5843"/>
    <w:rsid w:val="00AC6EB4"/>
    <w:rsid w:val="00AD3971"/>
    <w:rsid w:val="00AD7B0B"/>
    <w:rsid w:val="00AE12BA"/>
    <w:rsid w:val="00AE676A"/>
    <w:rsid w:val="00AF481E"/>
    <w:rsid w:val="00AF5574"/>
    <w:rsid w:val="00AF7792"/>
    <w:rsid w:val="00AF7E85"/>
    <w:rsid w:val="00B00596"/>
    <w:rsid w:val="00B035EA"/>
    <w:rsid w:val="00B03BB8"/>
    <w:rsid w:val="00B0601A"/>
    <w:rsid w:val="00B07047"/>
    <w:rsid w:val="00B11320"/>
    <w:rsid w:val="00B113D9"/>
    <w:rsid w:val="00B15A7E"/>
    <w:rsid w:val="00B217E5"/>
    <w:rsid w:val="00B21F89"/>
    <w:rsid w:val="00B26503"/>
    <w:rsid w:val="00B30969"/>
    <w:rsid w:val="00B327A4"/>
    <w:rsid w:val="00B3738A"/>
    <w:rsid w:val="00B402D1"/>
    <w:rsid w:val="00B47A09"/>
    <w:rsid w:val="00B52003"/>
    <w:rsid w:val="00B52E86"/>
    <w:rsid w:val="00B54879"/>
    <w:rsid w:val="00B56B63"/>
    <w:rsid w:val="00B57831"/>
    <w:rsid w:val="00B6188E"/>
    <w:rsid w:val="00B64C89"/>
    <w:rsid w:val="00B70A14"/>
    <w:rsid w:val="00B71467"/>
    <w:rsid w:val="00B714EC"/>
    <w:rsid w:val="00B73735"/>
    <w:rsid w:val="00B80039"/>
    <w:rsid w:val="00B8345B"/>
    <w:rsid w:val="00B87CF2"/>
    <w:rsid w:val="00B92956"/>
    <w:rsid w:val="00B93C61"/>
    <w:rsid w:val="00B97B53"/>
    <w:rsid w:val="00BA0D86"/>
    <w:rsid w:val="00BA55CD"/>
    <w:rsid w:val="00BA79B4"/>
    <w:rsid w:val="00BB258F"/>
    <w:rsid w:val="00BB29CD"/>
    <w:rsid w:val="00BB53DD"/>
    <w:rsid w:val="00BC1816"/>
    <w:rsid w:val="00BC383E"/>
    <w:rsid w:val="00BD04B5"/>
    <w:rsid w:val="00BD2A72"/>
    <w:rsid w:val="00BD434B"/>
    <w:rsid w:val="00BD5C82"/>
    <w:rsid w:val="00BD7DF5"/>
    <w:rsid w:val="00BE7FAE"/>
    <w:rsid w:val="00BF3755"/>
    <w:rsid w:val="00BF3CA4"/>
    <w:rsid w:val="00BF6E2D"/>
    <w:rsid w:val="00C00BA7"/>
    <w:rsid w:val="00C06715"/>
    <w:rsid w:val="00C138EA"/>
    <w:rsid w:val="00C17220"/>
    <w:rsid w:val="00C20C25"/>
    <w:rsid w:val="00C241B6"/>
    <w:rsid w:val="00C244F9"/>
    <w:rsid w:val="00C32FB1"/>
    <w:rsid w:val="00C33483"/>
    <w:rsid w:val="00C33BC2"/>
    <w:rsid w:val="00C418E4"/>
    <w:rsid w:val="00C41D4D"/>
    <w:rsid w:val="00C43189"/>
    <w:rsid w:val="00C445BD"/>
    <w:rsid w:val="00C44AF6"/>
    <w:rsid w:val="00C44BFB"/>
    <w:rsid w:val="00C51089"/>
    <w:rsid w:val="00C51FBE"/>
    <w:rsid w:val="00C52B7E"/>
    <w:rsid w:val="00C53C70"/>
    <w:rsid w:val="00C540E4"/>
    <w:rsid w:val="00C60241"/>
    <w:rsid w:val="00C73DB4"/>
    <w:rsid w:val="00C75B41"/>
    <w:rsid w:val="00C8096A"/>
    <w:rsid w:val="00C815A7"/>
    <w:rsid w:val="00C845D9"/>
    <w:rsid w:val="00C8629D"/>
    <w:rsid w:val="00C8644C"/>
    <w:rsid w:val="00C873C2"/>
    <w:rsid w:val="00C92667"/>
    <w:rsid w:val="00C93A1F"/>
    <w:rsid w:val="00CA1472"/>
    <w:rsid w:val="00CB36D8"/>
    <w:rsid w:val="00CB3D4E"/>
    <w:rsid w:val="00CC0DFE"/>
    <w:rsid w:val="00CC2EB1"/>
    <w:rsid w:val="00CC35A4"/>
    <w:rsid w:val="00CD0527"/>
    <w:rsid w:val="00CD0DDE"/>
    <w:rsid w:val="00CD5414"/>
    <w:rsid w:val="00CD66EF"/>
    <w:rsid w:val="00CE17D4"/>
    <w:rsid w:val="00CE25E2"/>
    <w:rsid w:val="00CE4200"/>
    <w:rsid w:val="00CE5397"/>
    <w:rsid w:val="00CF1DC8"/>
    <w:rsid w:val="00CF2616"/>
    <w:rsid w:val="00CF704F"/>
    <w:rsid w:val="00D0051D"/>
    <w:rsid w:val="00D06B32"/>
    <w:rsid w:val="00D14FC5"/>
    <w:rsid w:val="00D17F32"/>
    <w:rsid w:val="00D24C34"/>
    <w:rsid w:val="00D25E0A"/>
    <w:rsid w:val="00D25ED0"/>
    <w:rsid w:val="00D273D4"/>
    <w:rsid w:val="00D27969"/>
    <w:rsid w:val="00D33A8F"/>
    <w:rsid w:val="00D35659"/>
    <w:rsid w:val="00D35C11"/>
    <w:rsid w:val="00D36033"/>
    <w:rsid w:val="00D3664B"/>
    <w:rsid w:val="00D40C78"/>
    <w:rsid w:val="00D44F1D"/>
    <w:rsid w:val="00D53014"/>
    <w:rsid w:val="00D64CEE"/>
    <w:rsid w:val="00D65A6B"/>
    <w:rsid w:val="00D71B50"/>
    <w:rsid w:val="00D72CC4"/>
    <w:rsid w:val="00D73997"/>
    <w:rsid w:val="00D82827"/>
    <w:rsid w:val="00D8710D"/>
    <w:rsid w:val="00D90F93"/>
    <w:rsid w:val="00D937BB"/>
    <w:rsid w:val="00DA01CF"/>
    <w:rsid w:val="00DA3526"/>
    <w:rsid w:val="00DA3B26"/>
    <w:rsid w:val="00DB1871"/>
    <w:rsid w:val="00DB4CF8"/>
    <w:rsid w:val="00DC1E03"/>
    <w:rsid w:val="00DC3B49"/>
    <w:rsid w:val="00DC5B54"/>
    <w:rsid w:val="00DC7611"/>
    <w:rsid w:val="00DC7704"/>
    <w:rsid w:val="00DC78DC"/>
    <w:rsid w:val="00DC7E6D"/>
    <w:rsid w:val="00DD01D7"/>
    <w:rsid w:val="00DD2AE6"/>
    <w:rsid w:val="00DE1D50"/>
    <w:rsid w:val="00DE5D42"/>
    <w:rsid w:val="00DF04B9"/>
    <w:rsid w:val="00DF123B"/>
    <w:rsid w:val="00DF27AE"/>
    <w:rsid w:val="00DF2CEF"/>
    <w:rsid w:val="00DF3716"/>
    <w:rsid w:val="00DF7383"/>
    <w:rsid w:val="00E00BD6"/>
    <w:rsid w:val="00E03125"/>
    <w:rsid w:val="00E05355"/>
    <w:rsid w:val="00E06435"/>
    <w:rsid w:val="00E101DA"/>
    <w:rsid w:val="00E107C6"/>
    <w:rsid w:val="00E15B4A"/>
    <w:rsid w:val="00E21CD0"/>
    <w:rsid w:val="00E22307"/>
    <w:rsid w:val="00E23819"/>
    <w:rsid w:val="00E3204F"/>
    <w:rsid w:val="00E328F5"/>
    <w:rsid w:val="00E33651"/>
    <w:rsid w:val="00E33B97"/>
    <w:rsid w:val="00E34166"/>
    <w:rsid w:val="00E34FD2"/>
    <w:rsid w:val="00E350D8"/>
    <w:rsid w:val="00E36173"/>
    <w:rsid w:val="00E42546"/>
    <w:rsid w:val="00E45DA5"/>
    <w:rsid w:val="00E46D5B"/>
    <w:rsid w:val="00E504BC"/>
    <w:rsid w:val="00E50DD9"/>
    <w:rsid w:val="00E55732"/>
    <w:rsid w:val="00E56CA5"/>
    <w:rsid w:val="00E63BB2"/>
    <w:rsid w:val="00E658EC"/>
    <w:rsid w:val="00E66842"/>
    <w:rsid w:val="00E70EDD"/>
    <w:rsid w:val="00E73828"/>
    <w:rsid w:val="00E75410"/>
    <w:rsid w:val="00E7746A"/>
    <w:rsid w:val="00E81EED"/>
    <w:rsid w:val="00E822C6"/>
    <w:rsid w:val="00E86987"/>
    <w:rsid w:val="00E877E2"/>
    <w:rsid w:val="00E879D9"/>
    <w:rsid w:val="00E87AC6"/>
    <w:rsid w:val="00E91513"/>
    <w:rsid w:val="00EA018C"/>
    <w:rsid w:val="00EA0CC9"/>
    <w:rsid w:val="00EA0F8A"/>
    <w:rsid w:val="00EA1E22"/>
    <w:rsid w:val="00EA1FC1"/>
    <w:rsid w:val="00EA5230"/>
    <w:rsid w:val="00EB01E8"/>
    <w:rsid w:val="00EB6A7F"/>
    <w:rsid w:val="00EB7C92"/>
    <w:rsid w:val="00EB7E29"/>
    <w:rsid w:val="00EB7F1F"/>
    <w:rsid w:val="00EC7390"/>
    <w:rsid w:val="00EC7855"/>
    <w:rsid w:val="00ED029F"/>
    <w:rsid w:val="00ED67E7"/>
    <w:rsid w:val="00ED69DE"/>
    <w:rsid w:val="00ED7698"/>
    <w:rsid w:val="00ED7F9A"/>
    <w:rsid w:val="00EE7EAB"/>
    <w:rsid w:val="00EF5791"/>
    <w:rsid w:val="00EF60F5"/>
    <w:rsid w:val="00EF672A"/>
    <w:rsid w:val="00F002DB"/>
    <w:rsid w:val="00F02290"/>
    <w:rsid w:val="00F0751C"/>
    <w:rsid w:val="00F07FB3"/>
    <w:rsid w:val="00F1006D"/>
    <w:rsid w:val="00F11B2C"/>
    <w:rsid w:val="00F13EFD"/>
    <w:rsid w:val="00F21AF9"/>
    <w:rsid w:val="00F24D49"/>
    <w:rsid w:val="00F2644D"/>
    <w:rsid w:val="00F27A3E"/>
    <w:rsid w:val="00F33218"/>
    <w:rsid w:val="00F35301"/>
    <w:rsid w:val="00F35AA1"/>
    <w:rsid w:val="00F40E98"/>
    <w:rsid w:val="00F46A9C"/>
    <w:rsid w:val="00F46C39"/>
    <w:rsid w:val="00F47BEF"/>
    <w:rsid w:val="00F521DB"/>
    <w:rsid w:val="00F53373"/>
    <w:rsid w:val="00F5360C"/>
    <w:rsid w:val="00F537B5"/>
    <w:rsid w:val="00F53F0D"/>
    <w:rsid w:val="00F56F41"/>
    <w:rsid w:val="00F57C8B"/>
    <w:rsid w:val="00F61291"/>
    <w:rsid w:val="00F6478F"/>
    <w:rsid w:val="00F651BE"/>
    <w:rsid w:val="00F72F2D"/>
    <w:rsid w:val="00F738FF"/>
    <w:rsid w:val="00F73CA1"/>
    <w:rsid w:val="00F769BB"/>
    <w:rsid w:val="00F827BF"/>
    <w:rsid w:val="00F86196"/>
    <w:rsid w:val="00F950B5"/>
    <w:rsid w:val="00F95F29"/>
    <w:rsid w:val="00FA1B2C"/>
    <w:rsid w:val="00FA2F02"/>
    <w:rsid w:val="00FA30D7"/>
    <w:rsid w:val="00FA4061"/>
    <w:rsid w:val="00FA5D8E"/>
    <w:rsid w:val="00FB0919"/>
    <w:rsid w:val="00FB29E3"/>
    <w:rsid w:val="00FB3E3F"/>
    <w:rsid w:val="00FB6892"/>
    <w:rsid w:val="00FB7248"/>
    <w:rsid w:val="00FB77B1"/>
    <w:rsid w:val="00FB7B98"/>
    <w:rsid w:val="00FC3759"/>
    <w:rsid w:val="00FC43FC"/>
    <w:rsid w:val="00FC5EDE"/>
    <w:rsid w:val="00FC6524"/>
    <w:rsid w:val="00FC677B"/>
    <w:rsid w:val="00FC6E77"/>
    <w:rsid w:val="00FD05C6"/>
    <w:rsid w:val="00FD0AF5"/>
    <w:rsid w:val="00FD1001"/>
    <w:rsid w:val="00FD2770"/>
    <w:rsid w:val="00FE18F7"/>
    <w:rsid w:val="00FE1D86"/>
    <w:rsid w:val="00FE28D7"/>
    <w:rsid w:val="00FE4152"/>
    <w:rsid w:val="00FE45DA"/>
    <w:rsid w:val="00FE63DE"/>
    <w:rsid w:val="00FE6D1D"/>
    <w:rsid w:val="00FF07A1"/>
    <w:rsid w:val="00FF1745"/>
    <w:rsid w:val="00FF5B4E"/>
    <w:rsid w:val="00FF6C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2D3820"/>
  <w15:docId w15:val="{505B67A4-1623-49ED-A0C2-4B411F8E2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character" w:styleId="Komentaronuoroda">
    <w:name w:val="annotation reference"/>
    <w:semiHidden/>
    <w:rPr>
      <w:sz w:val="16"/>
    </w:rPr>
  </w:style>
  <w:style w:type="paragraph" w:styleId="Komentarotekstas">
    <w:name w:val="annotation text"/>
    <w:basedOn w:val="prastasis"/>
    <w:semiHidden/>
  </w:style>
  <w:style w:type="character" w:styleId="Hipersaitas">
    <w:name w:val="Hyperlink"/>
    <w:rPr>
      <w:color w:val="0000FF"/>
      <w:u w:val="single"/>
    </w:rPr>
  </w:style>
  <w:style w:type="character" w:styleId="Puslapionumeris">
    <w:name w:val="page number"/>
    <w:basedOn w:val="Numatytasispastraiposriftas"/>
  </w:style>
  <w:style w:type="paragraph" w:styleId="Pagrindinistekstas">
    <w:name w:val="Body Text"/>
    <w:basedOn w:val="prastasis"/>
    <w:pPr>
      <w:spacing w:line="360" w:lineRule="auto"/>
      <w:jc w:val="both"/>
    </w:pPr>
    <w:rPr>
      <w:sz w:val="24"/>
    </w:rPr>
  </w:style>
  <w:style w:type="paragraph" w:styleId="Debesliotekstas">
    <w:name w:val="Balloon Text"/>
    <w:basedOn w:val="prastasis"/>
    <w:semiHidden/>
    <w:rsid w:val="003B4B87"/>
    <w:rPr>
      <w:rFonts w:ascii="Tahoma" w:hAnsi="Tahoma" w:cs="Tahoma"/>
      <w:sz w:val="16"/>
      <w:szCs w:val="16"/>
    </w:rPr>
  </w:style>
  <w:style w:type="table" w:styleId="Lentelstinklelis">
    <w:name w:val="Table Grid"/>
    <w:basedOn w:val="prastojilentel"/>
    <w:rsid w:val="00C17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semiHidden/>
    <w:rsid w:val="009B2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iankstoformatuotasDiagrama">
    <w:name w:val="HTML iš anksto formatuotas Diagrama"/>
    <w:link w:val="HTMLiankstoformatuotas"/>
    <w:semiHidden/>
    <w:locked/>
    <w:rsid w:val="009B28C2"/>
    <w:rPr>
      <w:rFonts w:ascii="Courier New" w:hAnsi="Courier New" w:cs="Courier New"/>
      <w:lang w:val="lt-LT" w:eastAsia="lt-LT" w:bidi="ar-SA"/>
    </w:rPr>
  </w:style>
  <w:style w:type="paragraph" w:styleId="Pagrindinistekstas2">
    <w:name w:val="Body Text 2"/>
    <w:basedOn w:val="prastasis"/>
    <w:rsid w:val="00E46D5B"/>
    <w:pPr>
      <w:spacing w:after="120" w:line="480" w:lineRule="auto"/>
    </w:pPr>
  </w:style>
  <w:style w:type="character" w:styleId="Emfaz">
    <w:name w:val="Emphasis"/>
    <w:qFormat/>
    <w:rsid w:val="00E46D5B"/>
    <w:rPr>
      <w:b/>
      <w:bCs/>
      <w:i w:val="0"/>
      <w:iCs w:val="0"/>
    </w:rPr>
  </w:style>
  <w:style w:type="paragraph" w:styleId="Pagrindiniotekstotrauka3">
    <w:name w:val="Body Text Indent 3"/>
    <w:basedOn w:val="prastasis"/>
    <w:rsid w:val="00546D73"/>
    <w:pPr>
      <w:spacing w:after="120"/>
      <w:ind w:left="283"/>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07511">
      <w:bodyDiv w:val="1"/>
      <w:marLeft w:val="0"/>
      <w:marRight w:val="0"/>
      <w:marTop w:val="0"/>
      <w:marBottom w:val="0"/>
      <w:divBdr>
        <w:top w:val="none" w:sz="0" w:space="0" w:color="auto"/>
        <w:left w:val="none" w:sz="0" w:space="0" w:color="auto"/>
        <w:bottom w:val="none" w:sz="0" w:space="0" w:color="auto"/>
        <w:right w:val="none" w:sz="0" w:space="0" w:color="auto"/>
      </w:divBdr>
    </w:div>
    <w:div w:id="198319699">
      <w:bodyDiv w:val="1"/>
      <w:marLeft w:val="0"/>
      <w:marRight w:val="0"/>
      <w:marTop w:val="0"/>
      <w:marBottom w:val="0"/>
      <w:divBdr>
        <w:top w:val="none" w:sz="0" w:space="0" w:color="auto"/>
        <w:left w:val="none" w:sz="0" w:space="0" w:color="auto"/>
        <w:bottom w:val="none" w:sz="0" w:space="0" w:color="auto"/>
        <w:right w:val="none" w:sz="0" w:space="0" w:color="auto"/>
      </w:divBdr>
    </w:div>
    <w:div w:id="280695694">
      <w:bodyDiv w:val="1"/>
      <w:marLeft w:val="0"/>
      <w:marRight w:val="0"/>
      <w:marTop w:val="0"/>
      <w:marBottom w:val="0"/>
      <w:divBdr>
        <w:top w:val="none" w:sz="0" w:space="0" w:color="auto"/>
        <w:left w:val="none" w:sz="0" w:space="0" w:color="auto"/>
        <w:bottom w:val="none" w:sz="0" w:space="0" w:color="auto"/>
        <w:right w:val="none" w:sz="0" w:space="0" w:color="auto"/>
      </w:divBdr>
    </w:div>
    <w:div w:id="630718756">
      <w:bodyDiv w:val="1"/>
      <w:marLeft w:val="0"/>
      <w:marRight w:val="0"/>
      <w:marTop w:val="0"/>
      <w:marBottom w:val="0"/>
      <w:divBdr>
        <w:top w:val="none" w:sz="0" w:space="0" w:color="auto"/>
        <w:left w:val="none" w:sz="0" w:space="0" w:color="auto"/>
        <w:bottom w:val="none" w:sz="0" w:space="0" w:color="auto"/>
        <w:right w:val="none" w:sz="0" w:space="0" w:color="auto"/>
      </w:divBdr>
    </w:div>
    <w:div w:id="1176455204">
      <w:bodyDiv w:val="1"/>
      <w:marLeft w:val="0"/>
      <w:marRight w:val="0"/>
      <w:marTop w:val="0"/>
      <w:marBottom w:val="0"/>
      <w:divBdr>
        <w:top w:val="none" w:sz="0" w:space="0" w:color="auto"/>
        <w:left w:val="none" w:sz="0" w:space="0" w:color="auto"/>
        <w:bottom w:val="none" w:sz="0" w:space="0" w:color="auto"/>
        <w:right w:val="none" w:sz="0" w:space="0" w:color="auto"/>
      </w:divBdr>
    </w:div>
    <w:div w:id="1394088004">
      <w:bodyDiv w:val="1"/>
      <w:marLeft w:val="0"/>
      <w:marRight w:val="0"/>
      <w:marTop w:val="0"/>
      <w:marBottom w:val="0"/>
      <w:divBdr>
        <w:top w:val="none" w:sz="0" w:space="0" w:color="auto"/>
        <w:left w:val="none" w:sz="0" w:space="0" w:color="auto"/>
        <w:bottom w:val="none" w:sz="0" w:space="0" w:color="auto"/>
        <w:right w:val="none" w:sz="0" w:space="0" w:color="auto"/>
      </w:divBdr>
    </w:div>
    <w:div w:id="1533498712">
      <w:bodyDiv w:val="1"/>
      <w:marLeft w:val="0"/>
      <w:marRight w:val="0"/>
      <w:marTop w:val="0"/>
      <w:marBottom w:val="0"/>
      <w:divBdr>
        <w:top w:val="none" w:sz="0" w:space="0" w:color="auto"/>
        <w:left w:val="none" w:sz="0" w:space="0" w:color="auto"/>
        <w:bottom w:val="none" w:sz="0" w:space="0" w:color="auto"/>
        <w:right w:val="none" w:sz="0" w:space="0" w:color="auto"/>
      </w:divBdr>
    </w:div>
    <w:div w:id="1855874312">
      <w:bodyDiv w:val="1"/>
      <w:marLeft w:val="0"/>
      <w:marRight w:val="0"/>
      <w:marTop w:val="0"/>
      <w:marBottom w:val="0"/>
      <w:divBdr>
        <w:top w:val="none" w:sz="0" w:space="0" w:color="auto"/>
        <w:left w:val="none" w:sz="0" w:space="0" w:color="auto"/>
        <w:bottom w:val="none" w:sz="0" w:space="0" w:color="auto"/>
        <w:right w:val="none" w:sz="0" w:space="0" w:color="auto"/>
      </w:divBdr>
    </w:div>
    <w:div w:id="1875263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astas_svietimo.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36C48-70CA-4929-A996-CA5D0A1F1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rastas_svietimo</Template>
  <TotalTime>35</TotalTime>
  <Pages>5</Pages>
  <Words>7498</Words>
  <Characters>4275</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DĖL………………………………</vt:lpstr>
    </vt:vector>
  </TitlesOfParts>
  <Company>Apskrities administracija</Company>
  <LinksUpToDate>false</LinksUpToDate>
  <CharactersWithSpaces>11750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dc:title>
  <dc:creator>Informatikos skyrius</dc:creator>
  <cp:lastModifiedBy>„Windows“ vartotojas</cp:lastModifiedBy>
  <cp:revision>12</cp:revision>
  <cp:lastPrinted>2016-01-19T08:10:00Z</cp:lastPrinted>
  <dcterms:created xsi:type="dcterms:W3CDTF">2018-07-09T13:05:00Z</dcterms:created>
  <dcterms:modified xsi:type="dcterms:W3CDTF">2018-07-13T05:49:00Z</dcterms:modified>
</cp:coreProperties>
</file>